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 xml:space="preserve">      </w:t>
      </w: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A8410F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Саволномаи тести аз фанни «Микробиология</w:t>
      </w:r>
      <w:r w:rsidRPr="0097505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умуми ва микробиологияи </w:t>
      </w:r>
      <w:r>
        <w:rPr>
          <w:rFonts w:ascii="Times New Roman Tj" w:hAnsi="Times New Roman Tj"/>
          <w:b/>
          <w:color w:val="000000"/>
          <w:sz w:val="28"/>
          <w:szCs w:val="28"/>
        </w:rPr>
        <w:t>љ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узъи »  </w:t>
      </w:r>
    </w:p>
    <w:p w:rsidR="007E687C" w:rsidRDefault="007E687C" w:rsidP="00A8410F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барои  курси </w:t>
      </w:r>
      <w:r>
        <w:rPr>
          <w:rFonts w:ascii="Times New Roman" w:hAnsi="Times New Roman"/>
          <w:b/>
          <w:color w:val="000000"/>
          <w:sz w:val="28"/>
          <w:szCs w:val="28"/>
          <w:lang w:val="tg-Cyrl-TJ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юми ихтисоси 79010400 кори тибби ташхис</w:t>
      </w:r>
      <w:r>
        <w:rPr>
          <w:rFonts w:ascii="Times New Roman Tj" w:hAnsi="Times New Roman Tj"/>
          <w:b/>
          <w:color w:val="000000"/>
          <w:sz w:val="28"/>
          <w:szCs w:val="28"/>
        </w:rPr>
        <w:t>ї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7E687C" w:rsidRDefault="007E687C" w:rsidP="00A8410F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дар соли  2024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7E687C" w:rsidRDefault="007E687C" w:rsidP="00A8410F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687C" w:rsidRDefault="007E687C" w:rsidP="00A8410F">
      <w:pPr>
        <w:pStyle w:val="1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@1. </w:t>
      </w:r>
      <w:r w:rsidRPr="001F1C43">
        <w:rPr>
          <w:rFonts w:ascii="Palatino Linotype" w:hAnsi="Palatino Linotype"/>
          <w:bCs/>
          <w:lang w:val="tg-Cyrl-TJ"/>
        </w:rPr>
        <w:t>Фаъолнокии ферментативии барангезандаи домана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A</w:t>
      </w:r>
      <w:r w:rsidRPr="001F1C43">
        <w:rPr>
          <w:rFonts w:ascii="Palatino Linotype" w:hAnsi="Palatino Linotype"/>
          <w:spacing w:val="-2"/>
        </w:rPr>
        <w:t xml:space="preserve">) </w:t>
      </w:r>
      <w:r w:rsidRPr="001F1C43">
        <w:rPr>
          <w:rFonts w:ascii="Palatino Linotype" w:hAnsi="Palatino Linotype"/>
          <w:spacing w:val="-2"/>
          <w:lang w:val="tg-Cyrl-TJ"/>
        </w:rPr>
        <w:t>Таҷзияи</w:t>
      </w:r>
      <w:r w:rsidRPr="001F1C43">
        <w:rPr>
          <w:rFonts w:ascii="Palatino Linotype" w:hAnsi="Palatino Linotype"/>
          <w:spacing w:val="-2"/>
        </w:rPr>
        <w:t>лактоз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lang w:val="tg-Cyrl-TJ"/>
        </w:rPr>
      </w:pPr>
      <w:r w:rsidRPr="001F1C43">
        <w:rPr>
          <w:rFonts w:ascii="Palatino Linotype" w:hAnsi="Palatino Linotype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Таҷзияи</w:t>
      </w:r>
      <w:r w:rsidRPr="001F1C43">
        <w:rPr>
          <w:rFonts w:ascii="Palatino Linotype" w:hAnsi="Palatino Linotype"/>
        </w:rPr>
        <w:t>карбамид</w:t>
      </w:r>
      <w:r w:rsidRPr="001F1C43">
        <w:rPr>
          <w:rFonts w:ascii="Palatino Linotype" w:hAnsi="Palatino Linotype"/>
          <w:lang w:val="tg-Cyrl-TJ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lang w:val="tg-Cyrl-TJ"/>
        </w:rPr>
        <w:t>Хориҷкардани</w:t>
      </w:r>
      <w:r w:rsidRPr="001F1C43">
        <w:rPr>
          <w:rFonts w:ascii="Palatino Linotype" w:hAnsi="Palatino Linotype"/>
        </w:rPr>
        <w:t>индол;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Лактозаро</w:t>
      </w:r>
      <w:r w:rsidRPr="001F1C43">
        <w:rPr>
          <w:rFonts w:ascii="Palatino Linotype" w:hAnsi="Palatino Linotype"/>
          <w:spacing w:val="-2"/>
          <w:lang w:val="tg-Cyrl-TJ"/>
        </w:rPr>
        <w:t xml:space="preserve"> таҷзия намекунад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Таҷзияи</w:t>
      </w:r>
      <w:r w:rsidRPr="001F1C43">
        <w:rPr>
          <w:rFonts w:ascii="Palatino Linotype" w:hAnsi="Palatino Linotype"/>
          <w:spacing w:val="-2"/>
        </w:rPr>
        <w:t>глюкоза</w:t>
      </w:r>
      <w:r w:rsidRPr="001F1C43">
        <w:rPr>
          <w:rFonts w:ascii="Palatino Linotype" w:hAnsi="Palatino Linotype"/>
          <w:spacing w:val="-3"/>
        </w:rPr>
        <w:t>т</w:t>
      </w:r>
      <w:r w:rsidRPr="001F1C43">
        <w:rPr>
          <w:rFonts w:ascii="Palatino Linotype" w:hAnsi="Palatino Linotype"/>
          <w:spacing w:val="-2"/>
        </w:rPr>
        <w:t>окислота вагаз;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@2. </w:t>
      </w:r>
      <w:r w:rsidRPr="001F1C43">
        <w:rPr>
          <w:rFonts w:ascii="Palatino Linotype" w:hAnsi="Palatino Linotype"/>
          <w:bCs/>
          <w:lang w:val="tg-Cyrl-TJ"/>
        </w:rPr>
        <w:t xml:space="preserve">Роҳҳои сироятёби бо </w:t>
      </w:r>
      <w:r w:rsidRPr="001F1C43">
        <w:rPr>
          <w:rFonts w:ascii="Palatino Linotype" w:hAnsi="Palatino Linotype"/>
          <w:bCs/>
        </w:rPr>
        <w:t>псевдотуберкулез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ҳавоӣ-қатрагӣ;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ҷинсӣ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ғизоӣ;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трансмиссив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амудӣ (</w:t>
      </w:r>
      <w:r w:rsidRPr="001F1C43">
        <w:rPr>
          <w:rFonts w:ascii="Palatino Linotype" w:hAnsi="Palatino Linotype"/>
          <w:spacing w:val="-2"/>
        </w:rPr>
        <w:t>вертикал</w:t>
      </w:r>
      <w:r w:rsidRPr="001F1C43">
        <w:rPr>
          <w:rFonts w:ascii="Palatino Linotype" w:hAnsi="Palatino Linotype"/>
          <w:spacing w:val="-2"/>
          <w:lang w:val="tg-Cyrl-TJ"/>
        </w:rPr>
        <w:t>ӣ);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@3. Хусусиятҳо</w:t>
      </w:r>
      <w:r w:rsidRPr="001F1C43">
        <w:rPr>
          <w:rFonts w:ascii="Palatino Linotype" w:hAnsi="Palatino Linotype"/>
          <w:bCs/>
          <w:lang w:val="tg-Cyrl-TJ"/>
        </w:rPr>
        <w:t>и</w:t>
      </w:r>
      <w:r w:rsidRPr="001F1C43">
        <w:rPr>
          <w:rFonts w:ascii="Palatino Linotype" w:hAnsi="Palatino Linotype"/>
          <w:bCs/>
        </w:rPr>
        <w:t xml:space="preserve"> тозапарвардаиC. Dіphtherіae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mіtіs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дар муҳитиКлауберг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Колонияҳои R-шакл;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Дар шакли гули</w:t>
      </w:r>
      <w:r w:rsidRPr="001F1C43">
        <w:rPr>
          <w:rFonts w:ascii="Palatino Linotype" w:hAnsi="Palatino Linotype"/>
          <w:spacing w:val="-2"/>
        </w:rPr>
        <w:t>"бобуна";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Колони</w:t>
      </w:r>
      <w:r w:rsidRPr="001F1C43">
        <w:rPr>
          <w:rFonts w:ascii="Palatino Linotype" w:hAnsi="Palatino Linotype"/>
          <w:lang w:val="tg-Cyrl-TJ"/>
        </w:rPr>
        <w:t>яҳо</w:t>
      </w:r>
      <w:r w:rsidRPr="001F1C43">
        <w:rPr>
          <w:rFonts w:ascii="Palatino Linotype" w:hAnsi="Palatino Linotype"/>
        </w:rPr>
        <w:t xml:space="preserve">и </w:t>
      </w:r>
      <w:r w:rsidRPr="001F1C43">
        <w:rPr>
          <w:rFonts w:ascii="Palatino Linotype" w:hAnsi="Palatino Linotype"/>
          <w:lang w:val="tg-Cyrl-TJ"/>
        </w:rPr>
        <w:t>сатҳашон ноҳамвор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Хурди сиёҳ</w:t>
      </w:r>
      <w:r w:rsidRPr="001F1C43">
        <w:rPr>
          <w:rFonts w:ascii="Palatino Linotype" w:hAnsi="Palatino Linotype"/>
          <w:spacing w:val="-2"/>
          <w:lang w:val="tg-Cyrl-TJ"/>
        </w:rPr>
        <w:t>у-</w:t>
      </w:r>
      <w:r w:rsidRPr="001F1C43">
        <w:rPr>
          <w:rFonts w:ascii="Palatino Linotype" w:hAnsi="Palatino Linotype"/>
          <w:spacing w:val="-2"/>
        </w:rPr>
        <w:t>хокистар</w:t>
      </w:r>
      <w:r w:rsidRPr="001F1C43">
        <w:rPr>
          <w:rFonts w:ascii="Palatino Linotype" w:hAnsi="Palatino Linotype"/>
          <w:spacing w:val="-2"/>
          <w:lang w:val="tg-Cyrl-TJ"/>
        </w:rPr>
        <w:t>ранг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Ранги кабуд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манноз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3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@6. </w:t>
      </w:r>
      <w:r w:rsidRPr="001F1C43">
        <w:rPr>
          <w:rFonts w:ascii="Palatino Linotype" w:hAnsi="Palatino Linotype"/>
          <w:bCs/>
          <w:lang w:val="tg-Cyrl-TJ"/>
        </w:rPr>
        <w:t>Дарсанҷиши</w:t>
      </w:r>
      <w:r w:rsidRPr="001F1C43">
        <w:rPr>
          <w:rFonts w:ascii="Palatino Linotype" w:hAnsi="Palatino Linotype"/>
          <w:bCs/>
        </w:rPr>
        <w:t>Закс</w:t>
      </w:r>
      <w:r w:rsidRPr="001F1C43">
        <w:rPr>
          <w:rFonts w:ascii="Palatino Linotype" w:hAnsi="Palatino Linotype"/>
          <w:bCs/>
          <w:lang w:val="tg-Cyrl-TJ"/>
        </w:rPr>
        <w:t>таҷзияи чиро месанҷанд</w:t>
      </w:r>
      <w:r w:rsidRPr="001F1C43"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галактоз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цистиназ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мальтоза;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сахароза;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мочевина;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7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@7. </w:t>
      </w:r>
      <w:r w:rsidRPr="001F1C43">
        <w:rPr>
          <w:rFonts w:ascii="Palatino Linotype" w:hAnsi="Palatino Linotype"/>
          <w:bCs/>
          <w:lang w:val="tg-Cyrl-TJ"/>
        </w:rPr>
        <w:t>Заҳре (токсин</w:t>
      </w:r>
      <w:r>
        <w:rPr>
          <w:rFonts w:ascii="Palatino Linotype" w:hAnsi="Palatino Linotype"/>
          <w:bCs/>
          <w:lang w:val="tg-Cyrl-TJ"/>
        </w:rPr>
        <w:t>)</w:t>
      </w:r>
      <w:r w:rsidRPr="001F1C43">
        <w:rPr>
          <w:rFonts w:ascii="Palatino Linotype" w:hAnsi="Palatino Linotype"/>
          <w:bCs/>
        </w:rPr>
        <w:t>,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ки бо сохторҳои сатҳии ҳуҷайраҳои асаб пайваст мешавад ва </w:t>
      </w:r>
      <w:r w:rsidRPr="001F1C43">
        <w:rPr>
          <w:rFonts w:ascii="Palatino Linotype" w:hAnsi="Palatino Linotype"/>
          <w:bCs/>
          <w:lang w:val="tg-Cyrl-TJ"/>
        </w:rPr>
        <w:t>рагкаширо (</w:t>
      </w:r>
      <w:r w:rsidRPr="001F1C43">
        <w:rPr>
          <w:rFonts w:ascii="Palatino Linotype" w:hAnsi="Palatino Linotype"/>
          <w:bCs/>
        </w:rPr>
        <w:t>судороги</w:t>
      </w:r>
      <w:r w:rsidRPr="001F1C43">
        <w:rPr>
          <w:rFonts w:ascii="Palatino Linotype" w:hAnsi="Palatino Linotype"/>
          <w:bCs/>
          <w:lang w:val="tg-Cyrl-TJ"/>
        </w:rPr>
        <w:t>) ба вуҷуд меорад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тетаноспазмин;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тетанолизин;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эксфолиатин;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эритрогенин;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гемолизин;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@8. Хусусиятҳо</w:t>
      </w:r>
      <w:r w:rsidRPr="001F1C43">
        <w:rPr>
          <w:rFonts w:ascii="Palatino Linotype" w:hAnsi="Palatino Linotype"/>
          <w:bCs/>
          <w:lang w:val="tg-Cyrl-TJ"/>
        </w:rPr>
        <w:t>и</w:t>
      </w:r>
      <w:r w:rsidRPr="001F1C43">
        <w:rPr>
          <w:rFonts w:ascii="Palatino Linotype" w:hAnsi="Palatino Linotype"/>
          <w:bCs/>
        </w:rPr>
        <w:t xml:space="preserve"> тозапарвардаи </w:t>
      </w:r>
      <w:r w:rsidRPr="001F1C43">
        <w:rPr>
          <w:rFonts w:ascii="Palatino Linotype" w:hAnsi="Palatino Linotype"/>
          <w:bCs/>
          <w:lang w:val="tg-Cyrl-TJ"/>
        </w:rPr>
        <w:t>(</w:t>
      </w:r>
      <w:r w:rsidRPr="001F1C43">
        <w:rPr>
          <w:rFonts w:ascii="Palatino Linotype" w:hAnsi="Palatino Linotype"/>
          <w:bCs/>
        </w:rPr>
        <w:t>культурал</w:t>
      </w:r>
      <w:r w:rsidRPr="001F1C43">
        <w:rPr>
          <w:rFonts w:ascii="Palatino Linotype" w:hAnsi="Palatino Linotype"/>
          <w:bCs/>
          <w:lang w:val="tg-Cyrl-TJ"/>
        </w:rPr>
        <w:t xml:space="preserve">ӣ) </w:t>
      </w:r>
      <w:r w:rsidRPr="001F1C43">
        <w:rPr>
          <w:rFonts w:ascii="Palatino Linotype" w:hAnsi="Palatino Linotype"/>
          <w:bCs/>
        </w:rPr>
        <w:t>M. bovіs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колони</w:t>
      </w:r>
      <w:r w:rsidRPr="001F1C43">
        <w:rPr>
          <w:rFonts w:ascii="Palatino Linotype" w:hAnsi="Palatino Linotype"/>
          <w:spacing w:val="-2"/>
          <w:lang w:val="tg-Cyrl-TJ"/>
        </w:rPr>
        <w:t>яҳо</w:t>
      </w:r>
      <w:r w:rsidRPr="001F1C43">
        <w:rPr>
          <w:rFonts w:ascii="Palatino Linotype" w:hAnsi="Palatino Linotype"/>
          <w:spacing w:val="-2"/>
        </w:rPr>
        <w:t>и R-шакл,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  <w:lang w:val="tg-Cyrl-TJ"/>
        </w:rPr>
        <w:t>хушки хушбӯй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равгани;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Колонияҳои S-шакл,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  <w:lang w:val="tg-Cyrl-TJ"/>
        </w:rPr>
        <w:t>хурд</w:t>
      </w:r>
      <w:r w:rsidRPr="001F1C43">
        <w:rPr>
          <w:rFonts w:ascii="Palatino Linotype" w:hAnsi="Palatino Linotype"/>
        </w:rPr>
        <w:t>,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  <w:spacing w:val="-3"/>
          <w:lang w:val="tg-Cyrl-TJ"/>
        </w:rPr>
        <w:t>хокистаранг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Колонияҳои S-шакл,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  <w:lang w:val="tg-Cyrl-TJ"/>
        </w:rPr>
        <w:t>зард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Дар шакли гули</w:t>
      </w:r>
      <w:r w:rsidRPr="001F1C43">
        <w:rPr>
          <w:rFonts w:ascii="Palatino Linotype" w:hAnsi="Palatino Linotype"/>
          <w:spacing w:val="-2"/>
        </w:rPr>
        <w:t>"</w:t>
      </w:r>
      <w:r w:rsidRPr="001F1C43">
        <w:rPr>
          <w:rFonts w:ascii="Palatino Linotype" w:hAnsi="Palatino Linotype"/>
          <w:spacing w:val="-2"/>
          <w:lang w:val="tg-Cyrl-TJ"/>
        </w:rPr>
        <w:t>бобуна</w:t>
      </w:r>
      <w:r w:rsidRPr="001F1C43">
        <w:rPr>
          <w:rFonts w:ascii="Palatino Linotype" w:hAnsi="Palatino Linotype"/>
          <w:spacing w:val="-2"/>
        </w:rPr>
        <w:t>";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@9. Лепромин</w:t>
      </w:r>
      <w:r w:rsidRPr="001F1C43">
        <w:rPr>
          <w:rFonts w:ascii="Palatino Linotype" w:hAnsi="Palatino Linotype"/>
          <w:bCs/>
          <w:lang w:val="tg-Cyrl-TJ"/>
        </w:rPr>
        <w:t>барои ташхиси чӣ истифода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Манту;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иДик;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РеаксияиШик;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РеаксияиМицуд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Закс;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@10. </w:t>
      </w:r>
      <w:r w:rsidRPr="001F1C43">
        <w:rPr>
          <w:rFonts w:ascii="Palatino Linotype" w:hAnsi="Palatino Linotype"/>
          <w:bCs/>
          <w:spacing w:val="3"/>
          <w:lang w:val="tg-Cyrl-TJ"/>
        </w:rPr>
        <w:t>Ташхиси пӯсти-баландҳасосии бруселлез чи ном дорад</w:t>
      </w:r>
      <w:r>
        <w:rPr>
          <w:rFonts w:ascii="Palatino Linotype" w:hAnsi="Palatino Linotype"/>
          <w:bCs/>
          <w:spacing w:val="3"/>
          <w:lang w:val="tg-Cyrl-TJ"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Манту;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</w:rPr>
        <w:t>Бюрне;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Дик;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Закс;</w:t>
      </w:r>
    </w:p>
    <w:p w:rsidR="007E687C" w:rsidRPr="001F1C43" w:rsidRDefault="007E687C" w:rsidP="002D455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>
        <w:rPr>
          <w:rFonts w:ascii="Palatino Linotype" w:hAnsi="Palatino Linotype"/>
          <w:spacing w:val="-2"/>
        </w:rPr>
        <w:t xml:space="preserve">              </w:t>
      </w: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Пизу;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  <w:spacing w:val="-2"/>
        </w:rPr>
      </w:pPr>
      <w:r w:rsidRPr="001F1C43">
        <w:rPr>
          <w:rFonts w:ascii="Palatino Linotype" w:hAnsi="Palatino Linotype"/>
          <w:bCs/>
          <w:spacing w:val="-2"/>
        </w:rPr>
        <w:t>@11. Br. melіtensіs</w:t>
      </w:r>
      <w:r w:rsidRPr="001F1C43">
        <w:rPr>
          <w:rFonts w:ascii="Palatino Linotype" w:hAnsi="Palatino Linotype"/>
          <w:bCs/>
          <w:spacing w:val="3"/>
        </w:rPr>
        <w:t xml:space="preserve"> дар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кадом </w:t>
      </w:r>
      <w:r w:rsidRPr="001F1C43">
        <w:rPr>
          <w:rFonts w:ascii="Palatino Linotype" w:hAnsi="Palatino Linotype"/>
          <w:bCs/>
          <w:spacing w:val="3"/>
        </w:rPr>
        <w:t>муҳитҳо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 мерӯяд</w:t>
      </w:r>
      <w:r>
        <w:rPr>
          <w:rFonts w:ascii="Palatino Linotype" w:hAnsi="Palatino Linotype"/>
          <w:bCs/>
          <w:spacing w:val="-2"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тионин</w:t>
      </w:r>
      <w:r w:rsidRPr="001F1C43">
        <w:rPr>
          <w:rFonts w:ascii="Palatino Linotype" w:hAnsi="Palatino Linotype"/>
          <w:lang w:val="tg-Cyrl-TJ"/>
        </w:rPr>
        <w:t>дор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люгол</w:t>
      </w:r>
      <w:r w:rsidRPr="001F1C43">
        <w:rPr>
          <w:rFonts w:ascii="Palatino Linotype" w:hAnsi="Palatino Linotype"/>
          <w:lang w:val="tg-Cyrl-TJ"/>
        </w:rPr>
        <w:t>дор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метилен</w:t>
      </w:r>
      <w:r w:rsidRPr="001F1C43">
        <w:rPr>
          <w:rFonts w:ascii="Palatino Linotype" w:hAnsi="Palatino Linotype"/>
          <w:spacing w:val="-2"/>
          <w:lang w:val="tg-Cyrl-TJ"/>
        </w:rPr>
        <w:t>и кабуд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генцианвиолет</w:t>
      </w:r>
      <w:r w:rsidRPr="001F1C43">
        <w:rPr>
          <w:rFonts w:ascii="Palatino Linotype" w:hAnsi="Palatino Linotype"/>
          <w:spacing w:val="-2"/>
          <w:lang w:val="tg-Cyrl-TJ"/>
        </w:rPr>
        <w:t>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бо тамоми рангхои зикр шуда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@12. </w:t>
      </w:r>
      <w:r w:rsidRPr="001F1C43">
        <w:rPr>
          <w:rFonts w:ascii="Palatino Linotype" w:hAnsi="Palatino Linotype"/>
          <w:bCs/>
          <w:lang w:val="tg-Cyrl-TJ"/>
        </w:rPr>
        <w:t>Ташхиси зардобавии</w:t>
      </w:r>
      <w:r w:rsidRPr="001F1C43">
        <w:rPr>
          <w:rFonts w:ascii="Palatino Linotype" w:hAnsi="Palatino Linotype"/>
          <w:bCs/>
        </w:rPr>
        <w:t>бру</w:t>
      </w:r>
      <w:r w:rsidRPr="001F1C43">
        <w:rPr>
          <w:rFonts w:ascii="Palatino Linotype" w:hAnsi="Palatino Linotype"/>
          <w:bCs/>
          <w:lang w:val="tg-Cyrl-TJ"/>
        </w:rPr>
        <w:t>с</w:t>
      </w:r>
      <w:r w:rsidRPr="001F1C43">
        <w:rPr>
          <w:rFonts w:ascii="Palatino Linotype" w:hAnsi="Palatino Linotype"/>
          <w:bCs/>
        </w:rPr>
        <w:t>еллез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РСК;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РеаксияиХеддельсон;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РеаксияиВассерман;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РеаксияиВидал;</w:t>
      </w:r>
    </w:p>
    <w:p w:rsidR="007E687C" w:rsidRDefault="007E687C" w:rsidP="0003527C">
      <w:pPr>
        <w:widowControl w:val="0"/>
        <w:autoSpaceDE w:val="0"/>
        <w:spacing w:after="0" w:line="240" w:lineRule="auto"/>
        <w:ind w:left="720"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lang w:val="tg-Cyrl-TJ"/>
        </w:rPr>
        <w:t>Манту</w:t>
      </w:r>
      <w:r w:rsidRPr="001F1C43">
        <w:rPr>
          <w:rFonts w:ascii="Palatino Linotype" w:hAnsi="Palatino Linotype"/>
        </w:rPr>
        <w:t>;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lang w:val="tg-Cyrl-TJ"/>
        </w:rPr>
      </w:pPr>
      <w:r w:rsidRPr="00EE3D1B">
        <w:rPr>
          <w:rFonts w:ascii="Times New Roman" w:hAnsi="Times New Roman" w:cs="Times New Roman"/>
          <w:lang w:val="tg-Cyrl-TJ"/>
        </w:rPr>
        <w:t>@ 13.</w:t>
      </w:r>
      <w:r w:rsidRPr="00EE3D1B">
        <w:rPr>
          <w:rFonts w:ascii="Times New Roman" w:hAnsi="Times New Roman" w:cs="Times New Roman"/>
        </w:rPr>
        <w:t xml:space="preserve"> Каронавирусҳо ба ҳуҷайра</w:t>
      </w:r>
      <w:r w:rsidRPr="00EE3D1B">
        <w:rPr>
          <w:rFonts w:ascii="Times New Roman" w:hAnsi="Times New Roman" w:cs="Times New Roman"/>
          <w:lang w:val="tg-Cyrl-TJ"/>
        </w:rPr>
        <w:t xml:space="preserve">ҳои </w:t>
      </w:r>
      <w:r w:rsidRPr="00EE3D1B">
        <w:rPr>
          <w:rFonts w:ascii="Times New Roman" w:hAnsi="Times New Roman" w:cs="Times New Roman"/>
        </w:rPr>
        <w:t xml:space="preserve"> дохил мешаванд</w:t>
      </w:r>
      <w:r w:rsidRPr="00EE3D1B">
        <w:rPr>
          <w:rFonts w:ascii="Times New Roman" w:hAnsi="Times New Roman" w:cs="Times New Roman"/>
          <w:lang w:val="tg-Cyrl-TJ"/>
        </w:rPr>
        <w:t>, бо роҳҳи :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lang w:val="tg-Cyrl-TJ"/>
        </w:rPr>
      </w:pPr>
      <w:r w:rsidRPr="00EE3D1B">
        <w:rPr>
          <w:rFonts w:ascii="Times New Roman" w:hAnsi="Times New Roman" w:cs="Times New Roman"/>
          <w:lang w:val="tg-Cyrl-TJ"/>
        </w:rPr>
        <w:t xml:space="preserve"> $A) пиноцитоз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lang w:val="tg-Cyrl-TJ"/>
        </w:rPr>
      </w:pPr>
      <w:r w:rsidRPr="00EE3D1B">
        <w:rPr>
          <w:rFonts w:ascii="Times New Roman" w:hAnsi="Times New Roman" w:cs="Times New Roman"/>
          <w:lang w:val="tg-Cyrl-TJ"/>
        </w:rPr>
        <w:t xml:space="preserve">  $B) Эндоцитоз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lang w:val="tg-Cyrl-TJ"/>
        </w:rPr>
      </w:pPr>
      <w:r w:rsidRPr="00EE3D1B">
        <w:rPr>
          <w:rFonts w:ascii="Times New Roman" w:hAnsi="Times New Roman" w:cs="Times New Roman"/>
          <w:lang w:val="tg-Cyrl-TJ"/>
        </w:rPr>
        <w:t xml:space="preserve">   $D) Нашри дубора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  <w:lang w:val="tg-Cyrl-TJ"/>
        </w:rPr>
        <w:t xml:space="preserve">    </w:t>
      </w:r>
      <w:r w:rsidRPr="00EE3D1B">
        <w:rPr>
          <w:rFonts w:ascii="Times New Roman" w:hAnsi="Times New Roman" w:cs="Times New Roman"/>
        </w:rPr>
        <w:t xml:space="preserve">$D) Химотаксис                                                                                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  $E) Химотаксис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@14. Каронавирус бори аввал дар: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$ А) 1964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$  В) 1960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  $ C) 1965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    $ D) 1970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      $ E) 1980   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@15. Андозаи миёнаи вириони каронавирус: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$A) аз 80-220 нм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аз 40-45 нм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аз 20-40 нм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аз 200-300 нм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$E) аз 150-400 нм  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@16. Ҳарорати муаян барои афзоиши каронавирус: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$А) 37С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$В) 22-28С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$C) 30С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$D) 33-35 С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$E) 36-40С    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@17.  Марҳилаи пинҳони барои каронавирус: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$A) то 45 рӯз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$В) 2-3 рӯз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то 21 рӯз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то 45 рӯз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$E) то 14 рӯз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@18. Вируси сурхак ба оилаи: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ортомиксовирусҳо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$В) парамиксовирусҳо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$C) гепадновирусҳо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$D) энтеровирусҳо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$E) Рабдовирусхо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@19. Геноми вируси сурхак: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A) ДНК-и якқатор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Полимеразаи ДНК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РНК-и якқатор, поранашуда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РНК минуси яккатор, поранашуда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 E) Фермент нейраминидаза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@20. Бельский – Филатов – Коплик доғҳои зерин пайдо мешаванд: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$А) Сурхакон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$B) табларзаи арғувонӣ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$C) сурхча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$D) бемории мурғ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 E) герпес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@21. </w:t>
      </w:r>
      <w:r w:rsidRPr="00EE3D1B">
        <w:rPr>
          <w:rFonts w:ascii="Times New Roman" w:hAnsi="Times New Roman" w:cs="Times New Roman"/>
          <w:lang w:val="en-US"/>
        </w:rPr>
        <w:t>Morbillivirus</w:t>
      </w:r>
      <w:r w:rsidRPr="00EE3D1B">
        <w:rPr>
          <w:rFonts w:ascii="Times New Roman" w:hAnsi="Times New Roman" w:cs="Times New Roman"/>
        </w:rPr>
        <w:t xml:space="preserve"> - инҳоро дар бар мегирад: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$A) Вирусҳои герпес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$В) сурхча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вируси грипп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сурхча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$E) Вируси тасмашакл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@22. Пешгирии махсуси сурхча: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$A) Ваксинаи кушташудаи Солко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ваксинаи рибосомӣ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панҷвалентаи DTP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токсоид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 E) ваксинаи зиндаи аттенуатсияшуда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@23.Вирионҳои пурра (вируси сурхча):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Шакли тир 80-120 нм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вирионҳо диаметри 22-30 нм доранд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шакли мукааб 120-180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шакли курашакл, диаметраш 50-60 нм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 E) чубшакл 40 -50 нм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@24. Геномҳои вируси сурхча: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$A) молекулаи сегментнашуда + РНК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фермент нейраминидаза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Полимеразаи ДНК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фермент транскриптаза баръакс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E) молекулаи ДНК-и даврашакли дуқатор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@25. Вируси паротит эпидимики  таъсир мерасонад 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ҷигар, масона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$В) майнаи сар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$C) ғадудҳои  назди гуш ва оби даҳон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</w:t>
      </w:r>
      <w:r w:rsidRPr="00EE3D1B">
        <w:rPr>
          <w:rFonts w:ascii="Times New Roman" w:hAnsi="Times New Roman" w:cs="Times New Roman"/>
          <w:lang w:val="en-US"/>
        </w:rPr>
        <w:t>D</w:t>
      </w:r>
      <w:r w:rsidRPr="00EE3D1B">
        <w:rPr>
          <w:rFonts w:ascii="Times New Roman" w:hAnsi="Times New Roman" w:cs="Times New Roman"/>
        </w:rPr>
        <w:t>) гурда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 E) сутунмӯҳра                                                                                                                          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@26. Барангезандаи паротити эпидимики ҷудо  мешавад: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Луи Пастер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$B) Ҷонсон ва Гудпастур (1934)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Р.Кох, 1982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С.Эндрюс ва П.Лейдлоу (1933)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 E) Д.Эндерс ва Т.Пиблз (1954).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@27. Вируси герпес ин 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$А) доғҳои макулопапулярӣ дар пӯст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доғҳои доғдор дар пӯст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дерматити эксфолиативии Риттер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зарари пӯст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$ E) флегмона (селлюлит)                                                                                                        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@28. Вируси герпес  навъи 4: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Герпеси узвхои таносул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хифз аз лишайнаҳо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$B) Вируси Эпштейн-Барр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$D) вируси ситомегалия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E) гули обиладор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@29. Роҳи асосии интиқоли вируси Эпштейн-Барр: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A) хаво катрагӣ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иртибот - хонавода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трансплаценталӣ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озуқаворӣ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$E) мавҷгир – капелла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@30. Вируси герпеси навъи 5: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$A) ситомегаловирус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$B) вируси лимфома - Буркитт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$C)  вируси гули обладор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$D) вируси гулобӣ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$E) вируси герпеси содда                                                                                                          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@31. Сироятҳои Прион  дар бар мегиранд, ба истиснои: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$A) Бемории Куру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$B) Мононуклеози сирояти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$C) Бемории Крейцфельдт-Якоб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$D) Беобии оилавии бехобби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 E) Синдроми Герстман-Штрауслер-Шайнкер</w:t>
      </w:r>
    </w:p>
    <w:p w:rsidR="007E687C" w:rsidRPr="00EE3D1B" w:rsidRDefault="007E687C" w:rsidP="002D4559">
      <w:pPr>
        <w:rPr>
          <w:rFonts w:ascii="Times New Roman" w:hAnsi="Times New Roman" w:cs="Times New Roman"/>
        </w:rPr>
      </w:pP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@32.Барои  суст сироятёби  хаммаи хамин</w:t>
      </w:r>
      <w:r w:rsidRPr="00EE3D1B">
        <w:rPr>
          <w:rFonts w:ascii="Times New Roman" w:hAnsi="Times New Roman" w:cs="Times New Roman"/>
          <w:lang w:val="tg-Cyrl-TJ"/>
        </w:rPr>
        <w:t>ҳ</w:t>
      </w:r>
      <w:r w:rsidRPr="00EE3D1B">
        <w:rPr>
          <w:rFonts w:ascii="Times New Roman" w:hAnsi="Times New Roman" w:cs="Times New Roman"/>
        </w:rPr>
        <w:t>о дохил мешавад ба истиснои :</w:t>
      </w:r>
    </w:p>
    <w:p w:rsidR="007E687C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$A)  Мархилаи пинхони (моҳҳо ва солҳо)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g-Cyrl-TJ"/>
        </w:rPr>
        <w:t xml:space="preserve">  </w:t>
      </w:r>
      <w:r w:rsidRPr="00EE3D1B">
        <w:rPr>
          <w:rFonts w:ascii="Times New Roman" w:hAnsi="Times New Roman" w:cs="Times New Roman"/>
        </w:rPr>
        <w:t xml:space="preserve"> $B) осеби   бебозгашти системаи марказии асаб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 $C) суст  сар задани  беморӣ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$ Д) давраи барқароршавӣ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  $ E) Марг 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</w:p>
    <w:p w:rsidR="007E687C" w:rsidRPr="00EE3D1B" w:rsidRDefault="007E687C" w:rsidP="002D4559">
      <w:pPr>
        <w:spacing w:after="0" w:line="240" w:lineRule="auto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@33. Шакл</w:t>
      </w:r>
      <w:r w:rsidRPr="00EE3D1B">
        <w:rPr>
          <w:rFonts w:ascii="Times New Roman" w:hAnsi="Times New Roman" w:cs="Times New Roman"/>
          <w:bCs/>
          <w:color w:val="000000"/>
          <w:lang w:val="tg-Cyrl-TJ" w:eastAsia="ru-RU"/>
        </w:rPr>
        <w:t>и</w:t>
      </w:r>
      <w:r w:rsidRPr="00EE3D1B">
        <w:rPr>
          <w:rFonts w:ascii="Times New Roman" w:hAnsi="Times New Roman" w:cs="Times New Roman"/>
          <w:bCs/>
          <w:color w:val="000000"/>
          <w:lang w:eastAsia="ru-RU"/>
        </w:rPr>
        <w:t xml:space="preserve"> Спирохетаҳо:</w:t>
      </w:r>
    </w:p>
    <w:p w:rsidR="007E687C" w:rsidRPr="00EE3D1B" w:rsidRDefault="007E687C" w:rsidP="002D4559">
      <w:pPr>
        <w:spacing w:after="0" w:line="240" w:lineRule="auto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$A)  Куррашакл;</w:t>
      </w:r>
    </w:p>
    <w:p w:rsidR="007E687C" w:rsidRPr="00EE3D1B" w:rsidRDefault="007E687C" w:rsidP="002D4559">
      <w:pPr>
        <w:spacing w:after="0" w:line="240" w:lineRule="auto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$B) Риштамонанд;</w:t>
      </w:r>
    </w:p>
    <w:p w:rsidR="007E687C" w:rsidRPr="00EE3D1B" w:rsidRDefault="007E687C" w:rsidP="002D4559">
      <w:pPr>
        <w:spacing w:after="0" w:line="240" w:lineRule="auto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$C) Чубчашакл;</w:t>
      </w:r>
    </w:p>
    <w:p w:rsidR="007E687C" w:rsidRPr="00EE3D1B" w:rsidRDefault="007E687C" w:rsidP="002D4559">
      <w:pPr>
        <w:spacing w:after="0" w:line="240" w:lineRule="auto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$D)  Конусшакл;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bCs/>
          <w:color w:val="000000"/>
          <w:lang w:eastAsia="ru-RU"/>
        </w:rPr>
      </w:pPr>
      <w:r w:rsidRPr="00EE3D1B">
        <w:rPr>
          <w:rFonts w:ascii="Times New Roman" w:hAnsi="Times New Roman" w:cs="Times New Roman"/>
          <w:bCs/>
          <w:color w:val="000000"/>
          <w:lang w:eastAsia="ru-RU"/>
        </w:rPr>
        <w:t>$E) Печутобхурда;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  <w:bCs/>
          <w:color w:val="000000"/>
          <w:lang w:eastAsia="ru-RU"/>
        </w:rPr>
      </w:pPr>
    </w:p>
    <w:p w:rsidR="007E687C" w:rsidRPr="00EE3D1B" w:rsidRDefault="007E687C" w:rsidP="002D4559">
      <w:pPr>
        <w:jc w:val="both"/>
        <w:rPr>
          <w:rFonts w:ascii="Times New Roman" w:hAnsi="Times New Roman" w:cs="Times New Roman"/>
          <w:lang w:eastAsia="en-US"/>
        </w:rPr>
      </w:pPr>
      <w:r w:rsidRPr="00EE3D1B">
        <w:rPr>
          <w:rFonts w:ascii="Times New Roman" w:hAnsi="Times New Roman" w:cs="Times New Roman"/>
        </w:rPr>
        <w:t>@34. Кадом ҳайвоноти лабораторӣ барои ташхиси сироятҳои Коксаки истифода мешаванд?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А) муш-ширхӯр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>$ В) амфибияҳо</w:t>
      </w:r>
    </w:p>
    <w:p w:rsidR="007E687C" w:rsidRPr="00EE3D1B" w:rsidRDefault="007E687C" w:rsidP="002D4559">
      <w:pPr>
        <w:jc w:val="both"/>
        <w:rPr>
          <w:rFonts w:ascii="Times New Roman" w:hAnsi="Times New Roman" w:cs="Times New Roman"/>
        </w:rPr>
      </w:pPr>
      <w:r w:rsidRPr="00EE3D1B">
        <w:rPr>
          <w:rFonts w:ascii="Times New Roman" w:hAnsi="Times New Roman" w:cs="Times New Roman"/>
        </w:rPr>
        <w:t xml:space="preserve"> $ С) кирм</w:t>
      </w:r>
    </w:p>
    <w:p w:rsidR="007E687C" w:rsidRDefault="007E687C" w:rsidP="002D45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0964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</w:rPr>
        <w:t xml:space="preserve">Д) харгӯш  </w:t>
      </w:r>
    </w:p>
    <w:p w:rsidR="007E687C" w:rsidRDefault="007E687C" w:rsidP="002D4559">
      <w:pPr>
        <w:jc w:val="both"/>
        <w:rPr>
          <w:rFonts w:ascii="Times New Roman" w:hAnsi="Times New Roman" w:cs="Times New Roman"/>
          <w:sz w:val="28"/>
          <w:szCs w:val="28"/>
        </w:rPr>
      </w:pPr>
      <w:r w:rsidRPr="008E0964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</w:rPr>
        <w:t>Е) маймун</w:t>
      </w:r>
    </w:p>
    <w:p w:rsidR="007E687C" w:rsidRPr="001F1C43" w:rsidRDefault="007E687C" w:rsidP="002D455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@35. Str. pyogenesба амал </w:t>
      </w:r>
      <w:r w:rsidRPr="001F1C43">
        <w:rPr>
          <w:rFonts w:ascii="Palatino Linotype" w:hAnsi="Palatino Linotype"/>
          <w:b/>
          <w:bCs/>
        </w:rPr>
        <w:t>намеорад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Энтерит;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Ревматизм;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Гломерулонефрит;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Махмарак;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газакгирии руйи (Рожистое воспаление);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@36. Дар</w:t>
      </w:r>
      <w:r>
        <w:rPr>
          <w:rFonts w:ascii="Palatino Linotype" w:hAnsi="Palatino Linotype"/>
          <w:bCs/>
        </w:rPr>
        <w:t xml:space="preserve"> патогенези </w:t>
      </w:r>
      <w:r w:rsidRPr="001F1C43">
        <w:rPr>
          <w:rFonts w:ascii="Palatino Linotype" w:hAnsi="Palatino Linotype"/>
          <w:bCs/>
        </w:rPr>
        <w:t>махмалак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накш мебозад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Энтеротоксин;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Захри эритрогени;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Лецитиназа;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Фибринолизин;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Плазмокоагулаза;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@37. Стрептококкхоро аз фагоцитоз мухофизат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Хока;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Омили хемотаксис;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Капсид;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М-сафеда;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 сафеда;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@38. Ба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пневмококкхо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Граммусбат;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Шакли баргшакл;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Анаэробхои факультативи;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Дар боло зикр шуда;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Хосилкунииғилофак;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8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@39. </w:t>
      </w:r>
      <w:r w:rsidRPr="001F1C43">
        <w:rPr>
          <w:rFonts w:ascii="Palatino Linotype" w:hAnsi="Palatino Linotype"/>
          <w:bCs/>
          <w:spacing w:val="3"/>
        </w:rPr>
        <w:t>Мавчудияти масунияти зидди токсикии махмалакро дар кудакон бо кадом реаксия месанчанд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Шик;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Бюрне;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Манту;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Дик;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Пирке;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01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@40. </w:t>
      </w:r>
      <w:r w:rsidRPr="001F1C43">
        <w:rPr>
          <w:rFonts w:ascii="Palatino Linotype" w:hAnsi="Palatino Linotype"/>
          <w:bCs/>
          <w:spacing w:val="3"/>
        </w:rPr>
        <w:t>Табобати стафилококкози музмин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Анатоксин;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Аутовакцина;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Иммуноглобулини зидди стафилококк;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$E) </w:t>
      </w:r>
      <w:r w:rsidRPr="001F1C43">
        <w:rPr>
          <w:rFonts w:ascii="Palatino Linotype" w:hAnsi="Palatino Linotype"/>
          <w:spacing w:val="-2"/>
        </w:rPr>
        <w:t>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@41. Тавсияи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стафилококкхо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Хушаи ангуршакл;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Грамманфи;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Ғилофаки нозукро хосил мекунанд;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Занчир шакл;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Таги пиёбаба меруянд;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0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@42. </w:t>
      </w:r>
      <w:r w:rsidRPr="001F1C43">
        <w:rPr>
          <w:rFonts w:ascii="Palatino Linotype" w:hAnsi="Palatino Linotype"/>
          <w:bCs/>
          <w:spacing w:val="3"/>
        </w:rPr>
        <w:t xml:space="preserve">Кадом </w:t>
      </w:r>
      <w:r w:rsidRPr="001F1C43">
        <w:rPr>
          <w:rFonts w:ascii="Palatino Linotype" w:hAnsi="Palatino Linotype"/>
          <w:bCs/>
        </w:rPr>
        <w:t>стрептококкхо дар агари хундор халкаи шафофи гемолиз хосил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$A) Str. pyogenes;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Str. pneumon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$C) Str. faecal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$D) Str. sal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var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us;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 xml:space="preserve">$E) </w:t>
      </w:r>
      <w:r w:rsidRPr="001F1C43">
        <w:rPr>
          <w:rFonts w:ascii="Palatino Linotype" w:hAnsi="Palatino Linotype"/>
          <w:spacing w:val="-3"/>
          <w:lang w:val="en-US"/>
        </w:rPr>
        <w:t>Str</w:t>
      </w:r>
      <w:r w:rsidRPr="001F1C43">
        <w:rPr>
          <w:rFonts w:ascii="Palatino Linotype" w:hAnsi="Palatino Linotype"/>
          <w:spacing w:val="-3"/>
        </w:rPr>
        <w:t xml:space="preserve">. </w:t>
      </w:r>
      <w:r w:rsidRPr="001F1C43">
        <w:rPr>
          <w:rFonts w:ascii="Palatino Linotype" w:hAnsi="Palatino Linotype"/>
          <w:spacing w:val="-3"/>
          <w:lang w:val="en-US"/>
        </w:rPr>
        <w:t>mutans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@43. Менингококхо ба кадом оила дохил мешаванд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M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crococcaceae;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Ne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sser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aceae;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$C) Streptococcaceae;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6"/>
          <w:lang w:val="en-US"/>
        </w:rPr>
      </w:pPr>
      <w:r w:rsidRPr="001F1C43">
        <w:rPr>
          <w:rFonts w:ascii="Palatino Linotype" w:hAnsi="Palatino Linotype"/>
          <w:spacing w:val="-6"/>
          <w:lang w:val="en-US"/>
        </w:rPr>
        <w:t>$D) Bac</w:t>
      </w:r>
      <w:r w:rsidRPr="001F1C43">
        <w:rPr>
          <w:rFonts w:ascii="Palatino Linotype" w:hAnsi="Palatino Linotype"/>
          <w:spacing w:val="-6"/>
        </w:rPr>
        <w:t>і</w:t>
      </w:r>
      <w:r w:rsidRPr="001F1C43">
        <w:rPr>
          <w:rFonts w:ascii="Palatino Linotype" w:hAnsi="Palatino Linotype"/>
          <w:spacing w:val="-6"/>
          <w:lang w:val="en-US"/>
        </w:rPr>
        <w:t>llaceae;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$E) Enterobacter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aceae;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@44. </w:t>
      </w:r>
      <w:r w:rsidRPr="001F1C43">
        <w:rPr>
          <w:rFonts w:ascii="Palatino Linotype" w:hAnsi="Palatino Linotype"/>
          <w:bCs/>
        </w:rPr>
        <w:t>Морфологияи</w:t>
      </w:r>
      <w:r w:rsidRPr="00BC43D5">
        <w:rPr>
          <w:rFonts w:ascii="Palatino Linotype" w:hAnsi="Palatino Linotype"/>
          <w:bCs/>
          <w:lang w:val="en-US"/>
        </w:rPr>
        <w:t xml:space="preserve"> </w:t>
      </w:r>
      <w:r w:rsidRPr="001F1C43">
        <w:rPr>
          <w:rFonts w:ascii="Palatino Linotype" w:hAnsi="Palatino Linotype"/>
          <w:bCs/>
        </w:rPr>
        <w:t>менингококкхо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1F1C43">
        <w:rPr>
          <w:rFonts w:ascii="Palatino Linotype" w:hAnsi="Palatino Linotype"/>
          <w:lang w:val="en-US"/>
        </w:rPr>
        <w:t xml:space="preserve">$A) </w:t>
      </w:r>
      <w:r w:rsidRPr="001F1C43">
        <w:rPr>
          <w:rFonts w:ascii="Palatino Linotype" w:hAnsi="Palatino Linotype"/>
        </w:rPr>
        <w:t>Коккхоилубиёшакл</w:t>
      </w:r>
      <w:r w:rsidRPr="001F1C43">
        <w:rPr>
          <w:rFonts w:ascii="Palatino Linotype" w:hAnsi="Palatino Linotype"/>
          <w:lang w:val="en-US"/>
        </w:rPr>
        <w:t>;</w:t>
      </w:r>
    </w:p>
    <w:p w:rsidR="007E687C" w:rsidRPr="00A2401D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A2401D">
        <w:rPr>
          <w:rFonts w:ascii="Palatino Linotype" w:hAnsi="Palatino Linotype"/>
          <w:lang w:val="en-US"/>
        </w:rPr>
        <w:t>$</w:t>
      </w:r>
      <w:r w:rsidRPr="001F1C43">
        <w:rPr>
          <w:rFonts w:ascii="Palatino Linotype" w:hAnsi="Palatino Linotype"/>
          <w:lang w:val="en-US"/>
        </w:rPr>
        <w:t>B</w:t>
      </w:r>
      <w:r w:rsidRPr="00A2401D">
        <w:rPr>
          <w:rFonts w:ascii="Palatino Linotype" w:hAnsi="Palatino Linotype"/>
          <w:lang w:val="en-US"/>
        </w:rPr>
        <w:t xml:space="preserve">) </w:t>
      </w:r>
      <w:r w:rsidRPr="001F1C43">
        <w:rPr>
          <w:rFonts w:ascii="Palatino Linotype" w:hAnsi="Palatino Linotype"/>
        </w:rPr>
        <w:t>Грамманфи</w:t>
      </w:r>
      <w:r w:rsidRPr="00A2401D">
        <w:rPr>
          <w:rFonts w:ascii="Palatino Linotype" w:hAnsi="Palatino Linotype"/>
          <w:lang w:val="en-US"/>
        </w:rPr>
        <w:t>;</w:t>
      </w:r>
    </w:p>
    <w:p w:rsidR="007E687C" w:rsidRPr="00A2401D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A2401D">
        <w:rPr>
          <w:rFonts w:ascii="Palatino Linotype" w:hAnsi="Palatino Linotype"/>
          <w:lang w:val="en-US"/>
        </w:rPr>
        <w:t>$</w:t>
      </w:r>
      <w:r w:rsidRPr="001F1C43">
        <w:rPr>
          <w:rFonts w:ascii="Palatino Linotype" w:hAnsi="Palatino Linotype"/>
          <w:lang w:val="en-US"/>
        </w:rPr>
        <w:t>C</w:t>
      </w:r>
      <w:r w:rsidRPr="00A2401D">
        <w:rPr>
          <w:rFonts w:ascii="Palatino Linotype" w:hAnsi="Palatino Linotype"/>
          <w:lang w:val="en-US"/>
        </w:rPr>
        <w:t xml:space="preserve">) </w:t>
      </w:r>
      <w:r w:rsidRPr="001F1C43">
        <w:rPr>
          <w:rFonts w:ascii="Palatino Linotype" w:hAnsi="Palatino Linotype"/>
        </w:rPr>
        <w:t>Ғилофаки</w:t>
      </w:r>
      <w:r w:rsidRPr="00A2401D">
        <w:rPr>
          <w:rFonts w:ascii="Palatino Linotype" w:hAnsi="Palatino Linotype"/>
          <w:lang w:val="en-US"/>
        </w:rPr>
        <w:t xml:space="preserve"> </w:t>
      </w:r>
      <w:r w:rsidRPr="001F1C43">
        <w:rPr>
          <w:rFonts w:ascii="Palatino Linotype" w:hAnsi="Palatino Linotype"/>
        </w:rPr>
        <w:t>нозукро</w:t>
      </w:r>
      <w:r w:rsidRPr="00A2401D">
        <w:rPr>
          <w:rFonts w:ascii="Palatino Linotype" w:hAnsi="Palatino Linotype"/>
          <w:lang w:val="en-US"/>
        </w:rPr>
        <w:t xml:space="preserve"> </w:t>
      </w:r>
      <w:r w:rsidRPr="001F1C43">
        <w:rPr>
          <w:rFonts w:ascii="Palatino Linotype" w:hAnsi="Palatino Linotype"/>
        </w:rPr>
        <w:t>хосил</w:t>
      </w:r>
      <w:r w:rsidRPr="00A2401D">
        <w:rPr>
          <w:rFonts w:ascii="Palatino Linotype" w:hAnsi="Palatino Linotype"/>
          <w:lang w:val="en-US"/>
        </w:rPr>
        <w:t xml:space="preserve"> </w:t>
      </w:r>
      <w:r w:rsidRPr="001F1C43">
        <w:rPr>
          <w:rFonts w:ascii="Palatino Linotype" w:hAnsi="Palatino Linotype"/>
        </w:rPr>
        <w:t>мекунанд</w:t>
      </w:r>
      <w:r w:rsidRPr="00A2401D">
        <w:rPr>
          <w:rFonts w:ascii="Palatino Linotype" w:hAnsi="Palatino Linotype"/>
          <w:lang w:val="en-US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дар боло зикр шуда;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Чуфт чойгиранд;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@45. Роххои сироятёби бо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менингококкхо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Ғизои;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Хавои-катраги;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Трансмиссиви;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Чинси;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Парентерали;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@46. </w:t>
      </w:r>
      <w:r w:rsidRPr="001F1C43">
        <w:rPr>
          <w:rFonts w:ascii="Palatino Linotype" w:hAnsi="Palatino Linotype"/>
          <w:bCs/>
          <w:spacing w:val="3"/>
        </w:rPr>
        <w:t xml:space="preserve">Ба пахншавии </w:t>
      </w:r>
      <w:r w:rsidRPr="001F1C43">
        <w:rPr>
          <w:rFonts w:ascii="Palatino Linotype" w:hAnsi="Palatino Linotype"/>
          <w:bCs/>
        </w:rPr>
        <w:t>менингококкхо дар организм мусоидат мерасонад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Плазмокоагулаза;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Каталаза;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Лецитиназа;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Нейраминидаза;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Холероген;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@47. Омилхои патогении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менингококкхо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Пили;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Ғилофак;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Эндотоксин;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@48. </w:t>
      </w:r>
      <w:r w:rsidRPr="001F1C43">
        <w:rPr>
          <w:rFonts w:ascii="Palatino Linotype" w:hAnsi="Palatino Linotype"/>
          <w:bCs/>
          <w:spacing w:val="3"/>
        </w:rPr>
        <w:t xml:space="preserve">Роххои воридшавии </w:t>
      </w:r>
      <w:r w:rsidRPr="001F1C43">
        <w:rPr>
          <w:rFonts w:ascii="Palatino Linotype" w:hAnsi="Palatino Linotype"/>
          <w:bCs/>
        </w:rPr>
        <w:t>уфунатхои менингококкхо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Системаи хозима;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</w:rPr>
        <w:t>Пардаи луобии</w:t>
      </w:r>
      <w:r w:rsidRPr="001F1C43">
        <w:rPr>
          <w:rFonts w:ascii="Palatino Linotype" w:hAnsi="Palatino Linotype"/>
          <w:spacing w:val="-2"/>
        </w:rPr>
        <w:t>роххои таносул;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Пардаи луобии кисми болоии системаи нафаскаши;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</w:rPr>
        <w:t>Пардаи луобии</w:t>
      </w:r>
      <w:r w:rsidRPr="001F1C43">
        <w:rPr>
          <w:rFonts w:ascii="Palatino Linotype" w:hAnsi="Palatino Linotype"/>
          <w:spacing w:val="-2"/>
        </w:rPr>
        <w:t>чашм;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6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@49. Ташхиси микробиологии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 xml:space="preserve">беморихои </w:t>
      </w:r>
      <w:r w:rsidRPr="001F1C43">
        <w:rPr>
          <w:rFonts w:ascii="Palatino Linotype" w:hAnsi="Palatino Linotype"/>
          <w:bCs/>
        </w:rPr>
        <w:t>менингококкхо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Кишт</w:t>
      </w:r>
      <w:r w:rsidRPr="001F1C43">
        <w:rPr>
          <w:rFonts w:ascii="Palatino Linotype" w:hAnsi="Palatino Linotype"/>
          <w:spacing w:val="-3"/>
        </w:rPr>
        <w:t>б</w:t>
      </w:r>
      <w:r w:rsidRPr="001F1C43">
        <w:rPr>
          <w:rFonts w:ascii="Palatino Linotype" w:hAnsi="Palatino Linotype"/>
          <w:spacing w:val="-2"/>
        </w:rPr>
        <w:t>аМПА;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Микроскопияи молишакхо аз маводи патологи;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Реаксияи нейтрализасия;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Иммуноэлектрофорези муковимат;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Киштба мухитиЭндо;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@50. </w:t>
      </w:r>
      <w:r w:rsidRPr="001F1C43">
        <w:rPr>
          <w:rFonts w:ascii="Palatino Linotype" w:hAnsi="Palatino Linotype"/>
          <w:bCs/>
          <w:spacing w:val="3"/>
        </w:rPr>
        <w:t xml:space="preserve">Харорати бадани бемор </w:t>
      </w:r>
      <w:r w:rsidRPr="001F1C43">
        <w:rPr>
          <w:rFonts w:ascii="Palatino Linotype" w:hAnsi="Palatino Linotype"/>
          <w:bCs/>
        </w:rPr>
        <w:t>39</w:t>
      </w:r>
      <w:r>
        <w:rPr>
          <w:rFonts w:ascii="Palatino Linotype" w:hAnsi="Palatino Linotype"/>
          <w:bCs/>
          <w:vertAlign w:val="superscript"/>
        </w:rPr>
        <w:t>0</w:t>
      </w:r>
      <w:r w:rsidRPr="007A37F8">
        <w:rPr>
          <w:rFonts w:ascii="Palatino Linotype" w:hAnsi="Palatino Linotype"/>
          <w:bCs/>
        </w:rPr>
        <w:t>С</w:t>
      </w:r>
      <w:r w:rsidRPr="001F1C43">
        <w:rPr>
          <w:rFonts w:ascii="Palatino Linotype" w:hAnsi="Palatino Linotype"/>
          <w:bCs/>
        </w:rPr>
        <w:t>,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табларза,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дарди сари сахт,кайкуни,шалшавии мушакхои пушти гардан. Тозапарвардаикоккхои лубиёшакли грамманфии чуфт чойгиршуда чудо карда шуд. Маводи ташхисшавандаи бемор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Пешоб;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Луоби бини;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Хун;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Моеъи хароммагз;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Начосат;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@51. </w:t>
      </w:r>
      <w:r w:rsidRPr="001F1C43">
        <w:rPr>
          <w:rFonts w:ascii="Palatino Linotype" w:hAnsi="Palatino Linotype"/>
          <w:bCs/>
          <w:spacing w:val="3"/>
        </w:rPr>
        <w:t xml:space="preserve">Фаркияти </w:t>
      </w:r>
      <w:r w:rsidRPr="001F1C43">
        <w:rPr>
          <w:rFonts w:ascii="Palatino Linotype" w:hAnsi="Palatino Linotype"/>
          <w:bCs/>
        </w:rPr>
        <w:t>N. menіngіtіdіsаз нейсерияхои сироятНАОВАР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Оксидаза мусбат;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Харорати37</w:t>
      </w:r>
      <w:r w:rsidRPr="001F1C43">
        <w:rPr>
          <w:rFonts w:ascii="Palatino Linotype" w:hAnsi="Palatino Linotype"/>
          <w:spacing w:val="-2"/>
          <w:vertAlign w:val="superscript"/>
        </w:rPr>
        <w:t>Ә</w:t>
      </w:r>
      <w:r w:rsidRPr="001F1C43">
        <w:rPr>
          <w:rFonts w:ascii="Palatino Linotype" w:hAnsi="Palatino Linotype"/>
          <w:spacing w:val="-2"/>
        </w:rPr>
        <w:t>С намесабзанд;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spacing w:val="-2"/>
        </w:rPr>
        <w:t>Харорати</w:t>
      </w:r>
      <w:r w:rsidRPr="001F1C43">
        <w:rPr>
          <w:rFonts w:ascii="Palatino Linotype" w:hAnsi="Palatino Linotype"/>
        </w:rPr>
        <w:t>22</w:t>
      </w:r>
      <w:r w:rsidRPr="001F1C43">
        <w:rPr>
          <w:rFonts w:ascii="Palatino Linotype" w:hAnsi="Palatino Linotype"/>
          <w:vertAlign w:val="superscript"/>
        </w:rPr>
        <w:t>Ә</w:t>
      </w:r>
      <w:r w:rsidRPr="001F1C43">
        <w:rPr>
          <w:rFonts w:ascii="Palatino Linotype" w:hAnsi="Palatino Linotype"/>
        </w:rPr>
        <w:t>С</w:t>
      </w:r>
      <w:r w:rsidRPr="001F1C43">
        <w:rPr>
          <w:rFonts w:ascii="Palatino Linotype" w:hAnsi="Palatino Linotype"/>
          <w:spacing w:val="-2"/>
        </w:rPr>
        <w:t>намесабзанд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Грамманфи;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Намояндаи микрофлораи роххои болоии нафаскаши;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@52. Иммунитети баъдиуфунатии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менингит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Бофтахо;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Ноустувор;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Нофаъол;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Устувори зидди микроби;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Зидди токсики;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@53. Тавсияигонококкхо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Чойгиршавии чуфт;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Хасосноки ба харорат;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Чойгиршавии дарунилейкоцитхо;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@54. Хусусиятхои биологиигонококхо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</w:rPr>
        <w:t>Чойгиршавии даруни хучайрави;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Грамманфи;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$E) Ба </w:t>
      </w:r>
      <w:r w:rsidRPr="001F1C43">
        <w:rPr>
          <w:rFonts w:ascii="Palatino Linotype" w:hAnsi="Palatino Linotype"/>
          <w:spacing w:val="-2"/>
        </w:rPr>
        <w:t>L-</w:t>
      </w:r>
      <w:r w:rsidRPr="001F1C43">
        <w:rPr>
          <w:rFonts w:ascii="Palatino Linotype" w:hAnsi="Palatino Linotype"/>
        </w:rPr>
        <w:t>шакл мубаддал мешаванд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@55. Гонококкхо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барангезандаи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Ревматизм;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Сузок (Гонорея);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Гепатит;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Махмалак;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Кузос;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@56. Ташхиси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микроскопии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сузок</w:t>
      </w:r>
      <w:r w:rsidRPr="001F1C43">
        <w:rPr>
          <w:rFonts w:ascii="Palatino Linotype" w:hAnsi="Palatino Linotype"/>
          <w:bCs/>
        </w:rPr>
        <w:t xml:space="preserve">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Тарашшухи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уретра;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Моеъи хароммагз;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Пунксия карданибубон;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Хуни бемор;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Начосат;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@57. Усулхои ташхиси микробиологии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гонококкхо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Сирояткунии хайвоноти лаборатори;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 пресипитасия;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Микроскопияи молишаказмаводи ташхис шаванда;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нейтрализасия;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Кишт ба</w:t>
      </w:r>
      <w:r w:rsidRPr="001F1C43">
        <w:rPr>
          <w:rFonts w:ascii="Palatino Linotype" w:hAnsi="Palatino Linotype"/>
          <w:spacing w:val="-3"/>
        </w:rPr>
        <w:t>агари ишкори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@58. </w:t>
      </w:r>
      <w:r w:rsidRPr="001F1C43">
        <w:rPr>
          <w:rFonts w:ascii="Palatino Linotype" w:hAnsi="Palatino Linotype"/>
          <w:bCs/>
          <w:spacing w:val="3"/>
        </w:rPr>
        <w:t>Роххои сироятшавии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 xml:space="preserve">барангезандаи </w:t>
      </w:r>
      <w:r w:rsidRPr="001F1C43">
        <w:rPr>
          <w:rFonts w:ascii="Palatino Linotype" w:hAnsi="Palatino Linotype"/>
          <w:bCs/>
        </w:rPr>
        <w:t xml:space="preserve">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Пардаи луобии трахея вабронххо;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Пардаи луобии системаи хозима;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Пуст;</w:t>
      </w:r>
    </w:p>
    <w:p w:rsidR="007E687C" w:rsidRPr="00C52FCB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Хун</w:t>
      </w:r>
      <w:r>
        <w:rPr>
          <w:rFonts w:ascii="Palatino Linotype" w:hAnsi="Palatino Linotype"/>
          <w:spacing w:val="-2"/>
        </w:rPr>
        <w:t>;</w:t>
      </w:r>
      <w:r>
        <w:rPr>
          <w:noProof/>
          <w:lang w:eastAsia="ru-RU"/>
        </w:rPr>
        <w:pict>
          <v:shape id="Полилиния 49" o:spid="_x0000_s1026" style="position:absolute;margin-left:49.5pt;margin-top:794pt;width:498pt;height: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BAQbSF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91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Эпителияи силиндршакли пардаи луобии</w:t>
      </w:r>
      <w:r w:rsidRPr="001F1C43">
        <w:rPr>
          <w:rFonts w:ascii="Palatino Linotype" w:hAnsi="Palatino Linotype"/>
          <w:spacing w:val="-3"/>
        </w:rPr>
        <w:t>роххои пешобу таносул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@59. Ташхиси сузоки (гонорея) шадид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 пайвастшавии комплемент;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Усули бактериоскопи;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Усули биологи;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агглютинасия;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Тести баландхасоси;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@60. Пешгирии хосаи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 xml:space="preserve">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Аутовакцина;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Анатоксин;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Бактериофаг;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гамма-глобулин хоса;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нест;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628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@61. Омилхои сироятнокии N. Gonorrhoeae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ба эпителияхоиуретра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ферментхои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тачзиякунандаи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молекулахои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Іg;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Таъсири зидди фагоситарии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полисахаридии ғилофакхо;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Инкишоф ва афзоиши бактерияхо даруни хучайра;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165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$D) Муйлабчахо-пилхо,</w:t>
      </w:r>
      <w:r w:rsidRPr="001F1C43">
        <w:rPr>
          <w:rFonts w:ascii="Palatino Linotype" w:hAnsi="Palatino Linotype"/>
          <w:spacing w:val="-3"/>
        </w:rPr>
        <w:t xml:space="preserve">чавобгуй ба </w:t>
      </w:r>
      <w:r w:rsidRPr="001F1C43">
        <w:rPr>
          <w:rFonts w:ascii="Palatino Linotype" w:hAnsi="Palatino Linotype"/>
          <w:spacing w:val="-2"/>
        </w:rPr>
        <w:t>адгезияибактерияхо ба хучайрахои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</w:rPr>
        <w:t>эпители;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21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$E) УстуворииNeіs. gonorhoeaeба омилхои бактерицидии зардобаи</w:t>
      </w:r>
      <w:r w:rsidRPr="001F1C43">
        <w:rPr>
          <w:rFonts w:ascii="Palatino Linotype" w:hAnsi="Palatino Linotype"/>
        </w:rPr>
        <w:t>хун;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47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@62. Кадом аз К-антигенхо хос аст ба эшерихияхо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А-Аг;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B-Аг;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$C) L-Аг;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3"/>
        </w:rPr>
        <w:t>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@63. </w:t>
      </w:r>
      <w:r w:rsidRPr="001F1C43">
        <w:rPr>
          <w:rFonts w:ascii="Palatino Linotype" w:hAnsi="Palatino Linotype"/>
          <w:bCs/>
          <w:spacing w:val="3"/>
        </w:rPr>
        <w:t xml:space="preserve">Дар организми одам вариантхои </w:t>
      </w:r>
      <w:r w:rsidRPr="001F1C43">
        <w:rPr>
          <w:rFonts w:ascii="Palatino Linotype" w:hAnsi="Palatino Linotype"/>
          <w:bCs/>
        </w:rPr>
        <w:t>патогении эшерихияхо ба вучуд меоранд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Коли-бактериоз;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Коли-энтерит;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Коли-сепсис;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Кольпит;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Дисбактериоз;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5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@64. </w:t>
      </w:r>
      <w:r w:rsidRPr="001F1C43">
        <w:rPr>
          <w:rFonts w:ascii="Palatino Linotype" w:hAnsi="Palatino Linotype"/>
          <w:bCs/>
          <w:spacing w:val="3"/>
        </w:rPr>
        <w:t xml:space="preserve">Хангоми </w:t>
      </w:r>
      <w:r w:rsidRPr="001F1C43">
        <w:rPr>
          <w:rFonts w:ascii="Palatino Linotype" w:hAnsi="Palatino Linotype"/>
          <w:bCs/>
        </w:rPr>
        <w:t>колиэнтеритхо (УШР) маводи ташхисшаванда аз одами бемор</w:t>
      </w:r>
      <w:r w:rsidRPr="001F1C43">
        <w:rPr>
          <w:rFonts w:ascii="Palatino Linotype" w:hAnsi="Palatino Linotype"/>
          <w:bCs/>
          <w:spacing w:val="3"/>
        </w:rPr>
        <w:t>барои ташхиси ба</w:t>
      </w:r>
      <w:r w:rsidRPr="001F1C43">
        <w:rPr>
          <w:rFonts w:ascii="Palatino Linotype" w:hAnsi="Palatino Linotype"/>
          <w:bCs/>
        </w:rPr>
        <w:t>ктериологи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Пешоб;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Талха;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Фасод;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Начосат;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@65. </w:t>
      </w:r>
      <w:r w:rsidRPr="001F1C43">
        <w:rPr>
          <w:rFonts w:ascii="Palatino Linotype" w:hAnsi="Palatino Linotype"/>
          <w:bCs/>
          <w:spacing w:val="3"/>
        </w:rPr>
        <w:t xml:space="preserve">Ба </w:t>
      </w:r>
      <w:r w:rsidRPr="001F1C43">
        <w:rPr>
          <w:rFonts w:ascii="Palatino Linotype" w:hAnsi="Palatino Linotype"/>
          <w:bCs/>
        </w:rPr>
        <w:t>коли-бактериозхо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Дар заминаи норасоии масуни авч мегирад;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Пастшавии фаъолнокии фагоситоз;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Вайроншавии функсияи мухофизатии бофтахо;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Масуният пайдо намешавад;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боло зикр шуда;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@66. </w:t>
      </w:r>
      <w:r w:rsidRPr="001F1C43">
        <w:rPr>
          <w:rFonts w:ascii="Palatino Linotype" w:hAnsi="Palatino Linotype"/>
          <w:bCs/>
          <w:spacing w:val="3"/>
        </w:rPr>
        <w:t>Аломатхои м</w:t>
      </w:r>
      <w:r w:rsidRPr="001F1C43">
        <w:rPr>
          <w:rFonts w:ascii="Palatino Linotype" w:hAnsi="Palatino Linotype"/>
          <w:bCs/>
        </w:rPr>
        <w:t>орфологииэшерихияхо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Чубчахои бузурги граммусбат;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Чубчахои паи хам чойгир шуда;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>
        <w:rPr>
          <w:noProof/>
          <w:lang w:eastAsia="ru-RU"/>
        </w:rPr>
        <w:pict>
          <v:shape id="Полилиния 50" o:spid="_x0000_s1027" style="position:absolute;margin-left:49.5pt;margin-top:794pt;width:498pt;height: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Dc6CCx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spacing w:val="-2"/>
        </w:rPr>
        <w:t>$C) Чубчамикробхои хока дар марказ чойгир шуда;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Чубчахои грамманфи;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Бактерияхои кач шакл;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94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@67. </w:t>
      </w:r>
      <w:r w:rsidRPr="001F1C43">
        <w:rPr>
          <w:rFonts w:ascii="Palatino Linotype" w:hAnsi="Palatino Linotype"/>
          <w:bCs/>
          <w:spacing w:val="3"/>
        </w:rPr>
        <w:t xml:space="preserve">Накши мухити </w:t>
      </w:r>
      <w:r w:rsidRPr="001F1C43">
        <w:rPr>
          <w:rFonts w:ascii="Palatino Linotype" w:hAnsi="Palatino Linotype"/>
          <w:bCs/>
        </w:rPr>
        <w:t>Эндо</w:t>
      </w:r>
      <w:r w:rsidRPr="001F1C43">
        <w:rPr>
          <w:rFonts w:ascii="Palatino Linotype" w:hAnsi="Palatino Linotype"/>
          <w:bCs/>
          <w:spacing w:val="3"/>
        </w:rPr>
        <w:t>дар ташхиси б</w:t>
      </w:r>
      <w:r w:rsidRPr="001F1C43">
        <w:rPr>
          <w:rFonts w:ascii="Palatino Linotype" w:hAnsi="Palatino Linotype"/>
          <w:bCs/>
        </w:rPr>
        <w:t>актериологииуфунатхои рудави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bCs/>
          <w:spacing w:val="3"/>
        </w:rPr>
        <w:t>мухити</w:t>
      </w:r>
      <w:r w:rsidRPr="001F1C43">
        <w:rPr>
          <w:rFonts w:ascii="Palatino Linotype" w:hAnsi="Palatino Linotype"/>
          <w:spacing w:val="-3"/>
        </w:rPr>
        <w:t>чамъовари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bCs/>
          <w:spacing w:val="3"/>
        </w:rPr>
        <w:t>мухити</w:t>
      </w:r>
      <w:r w:rsidRPr="001F1C43">
        <w:rPr>
          <w:rFonts w:ascii="Palatino Linotype" w:hAnsi="Palatino Linotype"/>
          <w:spacing w:val="-2"/>
        </w:rPr>
        <w:t xml:space="preserve"> элективи - махсус;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bCs/>
          <w:spacing w:val="3"/>
        </w:rPr>
        <w:t>мухити</w:t>
      </w:r>
      <w:r w:rsidRPr="001F1C43">
        <w:rPr>
          <w:rFonts w:ascii="Palatino Linotype" w:hAnsi="Palatino Linotype"/>
          <w:spacing w:val="-2"/>
        </w:rPr>
        <w:t xml:space="preserve"> дифференсиали-ташхиси;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bCs/>
          <w:spacing w:val="3"/>
        </w:rPr>
        <w:t>мухити</w:t>
      </w:r>
      <w:r w:rsidRPr="001F1C43">
        <w:rPr>
          <w:rFonts w:ascii="Palatino Linotype" w:hAnsi="Palatino Linotype"/>
          <w:spacing w:val="-2"/>
        </w:rPr>
        <w:t xml:space="preserve"> асоси;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bCs/>
          <w:spacing w:val="3"/>
        </w:rPr>
        <w:t>мухити</w:t>
      </w:r>
      <w:r w:rsidRPr="001F1C43">
        <w:rPr>
          <w:rFonts w:ascii="Palatino Linotype" w:hAnsi="Palatino Linotype"/>
          <w:spacing w:val="-2"/>
        </w:rPr>
        <w:t xml:space="preserve"> наклиёти;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6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@68. </w:t>
      </w:r>
      <w:r w:rsidRPr="001F1C43">
        <w:rPr>
          <w:rFonts w:ascii="Palatino Linotype" w:hAnsi="Palatino Linotype"/>
          <w:bCs/>
          <w:spacing w:val="3"/>
        </w:rPr>
        <w:t xml:space="preserve">Шакли </w:t>
      </w:r>
      <w:r w:rsidRPr="001F1C43">
        <w:rPr>
          <w:rFonts w:ascii="Palatino Linotype" w:hAnsi="Palatino Linotype"/>
          <w:bCs/>
        </w:rPr>
        <w:t>колонияхои чубчамикрови рудави дар мухити Эндо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кабуди сиёх;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сафед бо халкаи гемолиз;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Торики сурх бо чилои охани;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сиёх;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R-шакли нохамвор;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1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@69. Хусусиятхои фарккунандаи биохимиявии </w:t>
      </w:r>
      <w:r w:rsidRPr="001F1C43">
        <w:rPr>
          <w:rFonts w:ascii="Palatino Linotype" w:hAnsi="Palatino Linotype"/>
          <w:bCs/>
          <w:spacing w:val="3"/>
        </w:rPr>
        <w:t xml:space="preserve">эшерихияхо аз </w:t>
      </w:r>
      <w:r w:rsidRPr="001F1C43">
        <w:rPr>
          <w:rFonts w:ascii="Palatino Linotype" w:hAnsi="Palatino Linotype"/>
          <w:bCs/>
        </w:rPr>
        <w:t xml:space="preserve">энтеробактерияхои </w:t>
      </w:r>
      <w:r w:rsidRPr="001F1C43">
        <w:rPr>
          <w:rFonts w:ascii="Palatino Linotype" w:hAnsi="Palatino Linotype"/>
          <w:bCs/>
          <w:spacing w:val="3"/>
        </w:rPr>
        <w:t>патогени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Тачзияи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глюкоза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  <w:spacing w:val="-3"/>
        </w:rPr>
        <w:t>т</w:t>
      </w:r>
      <w:r w:rsidRPr="001F1C43">
        <w:rPr>
          <w:rFonts w:ascii="Palatino Linotype" w:hAnsi="Palatino Linotype"/>
        </w:rPr>
        <w:t>окислота ва газ;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Лактозародокислота ва газ тачзия</w:t>
      </w:r>
      <w:r w:rsidRPr="001F1C43">
        <w:rPr>
          <w:rFonts w:ascii="Palatino Linotype" w:hAnsi="Palatino Linotype"/>
          <w:spacing w:val="-3"/>
        </w:rPr>
        <w:t xml:space="preserve"> намекунад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Индол хосил мекунад;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Тачзияиманниттокислота ва газ;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Уреаза манфи;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13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@70. </w:t>
      </w:r>
      <w:r w:rsidRPr="001F1C43">
        <w:rPr>
          <w:rFonts w:ascii="Palatino Linotype" w:hAnsi="Palatino Linotype"/>
          <w:bCs/>
          <w:spacing w:val="3"/>
        </w:rPr>
        <w:t>Хусусиятхои фарккунандаи эшерихияхои уропатогени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R-плазмида;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Р-фимбрияхо;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Экзотоксин;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Эндотоксин;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Камчинакхо;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@71. </w:t>
      </w:r>
      <w:r w:rsidRPr="001F1C43">
        <w:rPr>
          <w:rFonts w:ascii="Palatino Linotype" w:hAnsi="Palatino Linotype"/>
          <w:bCs/>
          <w:spacing w:val="3"/>
        </w:rPr>
        <w:t xml:space="preserve">Омилхои патогении </w:t>
      </w:r>
      <w:r w:rsidRPr="001F1C43">
        <w:rPr>
          <w:rFonts w:ascii="Palatino Linotype" w:hAnsi="Palatino Linotype"/>
          <w:bCs/>
        </w:rPr>
        <w:t>эшерихияхо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Фимбрияхо;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Энтеротоксин;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Хама чавобхо 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Гемолизин;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5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@72. </w:t>
      </w:r>
      <w:r w:rsidRPr="001F1C43">
        <w:rPr>
          <w:rFonts w:ascii="Palatino Linotype" w:hAnsi="Palatino Linotype"/>
          <w:bCs/>
          <w:spacing w:val="3"/>
        </w:rPr>
        <w:t>Насаби олими ихтирокунандаи чубчамикроби рудави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Д. Сальмон;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Т. Эшерих;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К. Шига;</w:t>
      </w:r>
    </w:p>
    <w:p w:rsidR="007E687C" w:rsidRPr="001F1C43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Э. Клебс;</w:t>
      </w:r>
    </w:p>
    <w:p w:rsidR="007E687C" w:rsidRDefault="007E687C" w:rsidP="0003527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spacing w:val="-2"/>
        </w:rPr>
        <w:t>$E) А. Иерсен;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@73. </w:t>
      </w:r>
      <w:r w:rsidRPr="001F1C43">
        <w:rPr>
          <w:rFonts w:ascii="Palatino Linotype" w:hAnsi="Palatino Linotype"/>
          <w:bCs/>
          <w:spacing w:val="3"/>
        </w:rPr>
        <w:t>Аломатхои фарк кунандаи чубчамикроби рудави</w:t>
      </w:r>
      <w:r w:rsidRPr="001F1C43">
        <w:rPr>
          <w:rFonts w:ascii="Palatino Linotype" w:hAnsi="Palatino Linotype"/>
          <w:bCs/>
        </w:rPr>
        <w:t xml:space="preserve"> аз 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Хусусиятхои сабзиш дар мухитиЭндо;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хусусиятхо биохимияви;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Сохти антигени;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Харака</w:t>
      </w:r>
      <w:r w:rsidRPr="001F1C43">
        <w:rPr>
          <w:rFonts w:ascii="Palatino Linotype" w:hAnsi="Palatino Linotype"/>
          <w:lang w:val="tg-Cyrl-TJ"/>
        </w:rPr>
        <w:t>ткуни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боло зикршуда;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spacing w:val="3"/>
        </w:rPr>
      </w:pPr>
      <w:r w:rsidRPr="001F1C43">
        <w:rPr>
          <w:rFonts w:ascii="Palatino Linotype" w:hAnsi="Palatino Linotype"/>
          <w:bCs/>
        </w:rPr>
        <w:t xml:space="preserve">@74. </w:t>
      </w:r>
      <w:r w:rsidRPr="001F1C43">
        <w:rPr>
          <w:rFonts w:ascii="Palatino Linotype" w:hAnsi="Palatino Linotype"/>
          <w:bCs/>
          <w:spacing w:val="3"/>
        </w:rPr>
        <w:t>Ба ташхиси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 xml:space="preserve">идентификатсияи чубчамикробхои рудави дохил </w:t>
      </w:r>
      <w:r w:rsidRPr="001F1C43">
        <w:rPr>
          <w:rFonts w:ascii="Palatino Linotype" w:hAnsi="Palatino Linotype"/>
          <w:b/>
          <w:bCs/>
        </w:rPr>
        <w:t>НАМЕШАВАД</w:t>
      </w:r>
      <w:r>
        <w:rPr>
          <w:rFonts w:ascii="Palatino Linotype" w:hAnsi="Palatino Linotype"/>
          <w:b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Омузиши</w:t>
      </w:r>
      <w:r w:rsidRPr="001F1C43">
        <w:rPr>
          <w:rFonts w:ascii="Palatino Linotype" w:hAnsi="Palatino Linotype"/>
          <w:spacing w:val="-3"/>
        </w:rPr>
        <w:t xml:space="preserve"> хусусиятхои морфо</w:t>
      </w:r>
      <w:r w:rsidRPr="001F1C43">
        <w:rPr>
          <w:rFonts w:ascii="Palatino Linotype" w:hAnsi="Palatino Linotype"/>
          <w:spacing w:val="-2"/>
        </w:rPr>
        <w:t>логи;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Омузиши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3"/>
        </w:rPr>
        <w:t xml:space="preserve">хосиятхои инкишоф дар мухити </w:t>
      </w:r>
      <w:r w:rsidRPr="001F1C43">
        <w:rPr>
          <w:rFonts w:ascii="Palatino Linotype" w:hAnsi="Palatino Linotype"/>
          <w:spacing w:val="-2"/>
        </w:rPr>
        <w:t>Эндо;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Омузиши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хусусиятхои биохимияви;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агглютинасия</w:t>
      </w:r>
      <w:r w:rsidRPr="001F1C43">
        <w:rPr>
          <w:rFonts w:ascii="Palatino Linotype" w:hAnsi="Palatino Linotype"/>
          <w:spacing w:val="-3"/>
        </w:rPr>
        <w:t>бо</w:t>
      </w:r>
      <w:r w:rsidRPr="001F1C43">
        <w:rPr>
          <w:rFonts w:ascii="Palatino Linotype" w:hAnsi="Palatino Linotype"/>
          <w:spacing w:val="-2"/>
        </w:rPr>
        <w:t>ОВ коли-</w:t>
      </w:r>
      <w:r w:rsidRPr="001F1C43">
        <w:rPr>
          <w:rFonts w:ascii="Palatino Linotype" w:hAnsi="Palatino Linotype"/>
          <w:spacing w:val="-3"/>
        </w:rPr>
        <w:t>зардобахо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ОмузишиVі-антиген;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100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@75. Идентификатсияи серологии эшерихияхои патогени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 агглютинасия бо зардобахои поливалентии сальмонеллезхо;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 агглютинасия бо ОВ-коли-зардобахо;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 агглютинасия бо зардобахои шигеллезхо;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агглютинасия бо бактериофагхои коли-протей;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агглютинасия бо зардобахои моновалентии сальмонеллезхо;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24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@76. </w:t>
      </w:r>
      <w:r w:rsidRPr="001F1C43">
        <w:rPr>
          <w:rFonts w:ascii="Palatino Linotype" w:hAnsi="Palatino Linotype"/>
          <w:bCs/>
          <w:spacing w:val="3"/>
        </w:rPr>
        <w:t xml:space="preserve">Аз шахси бо уфунати рудави гирифтор, </w:t>
      </w:r>
      <w:r w:rsidRPr="001F1C43">
        <w:rPr>
          <w:rFonts w:ascii="Palatino Linotype" w:hAnsi="Palatino Linotype"/>
          <w:bCs/>
        </w:rPr>
        <w:t xml:space="preserve">дар мухити Эндо колонияхои беранг руиданд. Онхо бо омехтаи </w:t>
      </w:r>
      <w:r w:rsidRPr="001F1C43">
        <w:rPr>
          <w:rFonts w:ascii="Palatino Linotype" w:hAnsi="Palatino Linotype"/>
          <w:spacing w:val="-2"/>
        </w:rPr>
        <w:t>ОВ коли-</w:t>
      </w:r>
      <w:r w:rsidRPr="001F1C43">
        <w:rPr>
          <w:rFonts w:ascii="Palatino Linotype" w:hAnsi="Palatino Linotype"/>
          <w:spacing w:val="-3"/>
        </w:rPr>
        <w:t>зардобахо</w:t>
      </w:r>
      <w:r w:rsidRPr="001F1C43">
        <w:rPr>
          <w:rFonts w:ascii="Palatino Linotype" w:hAnsi="Palatino Linotype"/>
          <w:bCs/>
          <w:spacing w:val="3"/>
        </w:rPr>
        <w:t>реакцияи мусбат доданд. Ташхиси ояндаи шумо</w:t>
      </w:r>
      <w:r>
        <w:rPr>
          <w:rFonts w:ascii="Palatino Linotype" w:hAnsi="Palatino Linotype"/>
          <w:bCs/>
          <w:spacing w:val="3"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465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$A) Реаксияи агглютинасия</w:t>
      </w:r>
      <w:r w:rsidRPr="001F1C43">
        <w:rPr>
          <w:rFonts w:ascii="Palatino Linotype" w:hAnsi="Palatino Linotype"/>
          <w:spacing w:val="-3"/>
        </w:rPr>
        <w:t xml:space="preserve">бо </w:t>
      </w:r>
      <w:r w:rsidRPr="001F1C43">
        <w:rPr>
          <w:rFonts w:ascii="Palatino Linotype" w:hAnsi="Palatino Linotype"/>
          <w:spacing w:val="-2"/>
        </w:rPr>
        <w:t>ОВ-коли-зардобахои хоса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 баландхасоси;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преципитасияро мемонед;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Омузиши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токсигении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тозапарварда;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Омузиши вирулентнокии тозапарварда;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240"/>
        <w:rPr>
          <w:rFonts w:ascii="Palatino Linotype" w:hAnsi="Palatino Linotype"/>
          <w:bCs/>
          <w:spacing w:val="3"/>
        </w:rPr>
      </w:pPr>
      <w:r w:rsidRPr="001F1C43">
        <w:rPr>
          <w:rFonts w:ascii="Palatino Linotype" w:hAnsi="Palatino Linotype"/>
          <w:bCs/>
        </w:rPr>
        <w:t xml:space="preserve">@77. </w:t>
      </w:r>
      <w:r w:rsidRPr="001F1C43">
        <w:rPr>
          <w:rFonts w:ascii="Palatino Linotype" w:hAnsi="Palatino Linotype"/>
          <w:bCs/>
          <w:spacing w:val="3"/>
        </w:rPr>
        <w:t>Барангезандаи исхоли хуни</w:t>
      </w:r>
      <w:r>
        <w:rPr>
          <w:rFonts w:ascii="Palatino Linotype" w:hAnsi="Palatino Linotype"/>
          <w:bCs/>
          <w:spacing w:val="3"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240"/>
        <w:rPr>
          <w:rFonts w:ascii="Palatino Linotype" w:hAnsi="Palatino Linotype"/>
          <w:spacing w:val="-5"/>
        </w:rPr>
      </w:pPr>
      <w:r w:rsidRPr="001F1C43">
        <w:rPr>
          <w:rFonts w:ascii="Palatino Linotype" w:hAnsi="Palatino Linotype"/>
          <w:spacing w:val="-5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A</w:t>
      </w:r>
      <w:r w:rsidRPr="001F1C43">
        <w:rPr>
          <w:rFonts w:ascii="Palatino Linotype" w:hAnsi="Palatino Linotype"/>
          <w:spacing w:val="-5"/>
        </w:rPr>
        <w:t>) Хама чавобхо дуруст;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Sh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gelladysenter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Sh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gellaflexner</w:t>
      </w:r>
      <w:r w:rsidRPr="001F1C43">
        <w:rPr>
          <w:rFonts w:ascii="Palatino Linotype" w:hAnsi="Palatino Linotype"/>
          <w:spacing w:val="-4"/>
        </w:rPr>
        <w:t>і;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D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Sh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gellaboyd</w:t>
      </w:r>
      <w:r w:rsidRPr="001F1C43">
        <w:rPr>
          <w:rFonts w:ascii="Palatino Linotype" w:hAnsi="Palatino Linotype"/>
          <w:spacing w:val="-4"/>
        </w:rPr>
        <w:t>іі;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E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Sh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gella</w:t>
      </w:r>
      <w:r w:rsidRPr="001F1C43">
        <w:rPr>
          <w:rFonts w:ascii="Palatino Linotype" w:hAnsi="Palatino Linotype"/>
          <w:spacing w:val="-3"/>
        </w:rPr>
        <w:t xml:space="preserve"> </w:t>
      </w:r>
      <w:r w:rsidRPr="001F1C43">
        <w:rPr>
          <w:rFonts w:ascii="Palatino Linotype" w:hAnsi="Palatino Linotype"/>
          <w:spacing w:val="-3"/>
          <w:lang w:val="en-US"/>
        </w:rPr>
        <w:t>sonne</w:t>
      </w:r>
      <w:r w:rsidRPr="001F1C43">
        <w:rPr>
          <w:rFonts w:ascii="Palatino Linotype" w:hAnsi="Palatino Linotype"/>
          <w:spacing w:val="-3"/>
        </w:rPr>
        <w:t>і;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63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@78. </w:t>
      </w:r>
      <w:r w:rsidRPr="001F1C43">
        <w:rPr>
          <w:rFonts w:ascii="Palatino Linotype" w:hAnsi="Palatino Linotype"/>
          <w:bCs/>
          <w:spacing w:val="3"/>
        </w:rPr>
        <w:t xml:space="preserve">Барои кадом </w:t>
      </w:r>
      <w:r w:rsidRPr="001F1C43">
        <w:rPr>
          <w:rFonts w:ascii="Palatino Linotype" w:hAnsi="Palatino Linotype"/>
          <w:bCs/>
        </w:rPr>
        <w:t>энтеробактерияхо набудани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камчинакхо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хусусиятхои авлоди мебошад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Сальмонеллхо;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Эшерихияхо;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Шигеллахо;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Иерсинияхо;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Протейхо;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@79. </w:t>
      </w:r>
      <w:r w:rsidRPr="001F1C43">
        <w:rPr>
          <w:rFonts w:ascii="Palatino Linotype" w:hAnsi="Palatino Linotype"/>
          <w:bCs/>
          <w:spacing w:val="3"/>
        </w:rPr>
        <w:t xml:space="preserve">Табобати самараноки </w:t>
      </w:r>
      <w:r w:rsidRPr="001F1C43">
        <w:rPr>
          <w:rFonts w:ascii="Palatino Linotype" w:hAnsi="Palatino Linotype"/>
          <w:bCs/>
        </w:rPr>
        <w:t>этиотропии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исхоли хуни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Пенициллинхо;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Маводхои нитрофуран;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Полиенхо;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Интерферонхо;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Рифампицинхо;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@80. </w:t>
      </w:r>
      <w:r w:rsidRPr="001F1C43">
        <w:rPr>
          <w:rFonts w:ascii="Palatino Linotype" w:hAnsi="Palatino Linotype"/>
          <w:bCs/>
          <w:spacing w:val="3"/>
        </w:rPr>
        <w:t xml:space="preserve">Аломатхои </w:t>
      </w:r>
      <w:r w:rsidRPr="001F1C43">
        <w:rPr>
          <w:rFonts w:ascii="Palatino Linotype" w:hAnsi="Palatino Linotype"/>
          <w:bCs/>
        </w:rPr>
        <w:t>морфологии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Чубчахои нугашон давршакл;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Грамманфи;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Бехаракат;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дуруст;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@81. </w:t>
      </w:r>
      <w:r w:rsidRPr="001F1C43">
        <w:rPr>
          <w:rFonts w:ascii="Palatino Linotype" w:hAnsi="Palatino Linotype"/>
          <w:bCs/>
          <w:spacing w:val="3"/>
        </w:rPr>
        <w:t xml:space="preserve">Гурухбандии даруни авлодии </w:t>
      </w:r>
      <w:r w:rsidRPr="001F1C43">
        <w:rPr>
          <w:rFonts w:ascii="Palatino Linotype" w:hAnsi="Palatino Linotype"/>
          <w:bCs/>
        </w:rPr>
        <w:t>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Фаркияти морфологии байни намудхо;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Фаркияти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3"/>
        </w:rPr>
        <w:t>тозапарварда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Хусусияти захр хосилкуни;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хусусиятхои ранг кабул куни;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Сохти антигени;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855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51" o:spid="_x0000_s1028" style="position:absolute;margin-left:49.5pt;margin-top:794pt;width:498pt;height: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@82. </w:t>
      </w:r>
      <w:r w:rsidRPr="001F1C43">
        <w:rPr>
          <w:rFonts w:ascii="Palatino Linotype" w:hAnsi="Palatino Linotype"/>
          <w:bCs/>
          <w:spacing w:val="3"/>
        </w:rPr>
        <w:t xml:space="preserve">Аломатхои </w:t>
      </w:r>
      <w:r w:rsidRPr="001F1C43">
        <w:rPr>
          <w:rFonts w:ascii="Palatino Linotype" w:hAnsi="Palatino Linotype"/>
          <w:bCs/>
        </w:rPr>
        <w:t>морфологии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колонияхое, кишигеллахо</w:t>
      </w:r>
      <w:r w:rsidRPr="001F1C43">
        <w:rPr>
          <w:rFonts w:ascii="Palatino Linotype" w:hAnsi="Palatino Linotype"/>
          <w:bCs/>
          <w:spacing w:val="3"/>
        </w:rPr>
        <w:t>дар мухитхои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Эндо,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Левин,</w:t>
      </w:r>
      <w:r>
        <w:rPr>
          <w:rFonts w:ascii="Palatino Linotype" w:hAnsi="Palatino Linotype"/>
          <w:bCs/>
        </w:rPr>
        <w:t xml:space="preserve">  </w:t>
      </w:r>
      <w:r w:rsidRPr="001F1C43">
        <w:rPr>
          <w:rFonts w:ascii="Palatino Linotype" w:hAnsi="Palatino Linotype"/>
          <w:bCs/>
        </w:rPr>
        <w:t>Плоскирев хосил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Бунафш;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Гулоби;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Торики сурх бо чилои охани;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Беранг;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Нохамвор;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27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@83. Хусусиятхои фарккунандаи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биохимиявии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Shіgellasonne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аз дигар</w:t>
      </w:r>
      <w:r w:rsidRPr="001F1C43">
        <w:rPr>
          <w:rFonts w:ascii="Palatino Linotype" w:hAnsi="Palatino Linotype"/>
          <w:bCs/>
        </w:rPr>
        <w:t xml:space="preserve"> 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Маннитро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тачзия намекунад;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Глюкозаро то кислота тачзия мекунад;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Охиста дар муддати3-5руз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лактоз</w:t>
      </w:r>
      <w:r>
        <w:rPr>
          <w:rFonts w:ascii="Palatino Linotype" w:hAnsi="Palatino Linotype"/>
          <w:spacing w:val="-2"/>
        </w:rPr>
        <w:t xml:space="preserve">аро </w:t>
      </w:r>
      <w:r w:rsidRPr="001F1C43">
        <w:rPr>
          <w:rFonts w:ascii="Palatino Linotype" w:hAnsi="Palatino Linotype"/>
          <w:spacing w:val="-2"/>
        </w:rPr>
        <w:t>то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кислота бегаз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тачзия мекунад;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Индолро хосил мекунад;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</w:t>
      </w:r>
      <w:r w:rsidRPr="001F1C43">
        <w:rPr>
          <w:rFonts w:ascii="Palatino Linotype" w:hAnsi="Palatino Linotype"/>
          <w:spacing w:val="-2"/>
          <w:vertAlign w:val="subscript"/>
        </w:rPr>
        <w:t>2</w:t>
      </w:r>
      <w:r w:rsidRPr="001F1C43">
        <w:rPr>
          <w:rFonts w:ascii="Palatino Linotype" w:hAnsi="Palatino Linotype"/>
          <w:spacing w:val="-2"/>
          <w:lang w:val="en-US"/>
        </w:rPr>
        <w:t>S</w:t>
      </w:r>
      <w:r w:rsidRPr="001F1C43">
        <w:rPr>
          <w:rFonts w:ascii="Palatino Linotype" w:hAnsi="Palatino Linotype"/>
          <w:spacing w:val="-2"/>
        </w:rPr>
        <w:t>хосил намекунад;</w:t>
      </w:r>
    </w:p>
    <w:p w:rsidR="007E687C" w:rsidRPr="001F1C43" w:rsidRDefault="007E687C" w:rsidP="00C8009F">
      <w:pPr>
        <w:widowControl w:val="0"/>
        <w:tabs>
          <w:tab w:val="left" w:pos="0"/>
        </w:tabs>
        <w:autoSpaceDE w:val="0"/>
        <w:spacing w:after="0" w:line="240" w:lineRule="auto"/>
        <w:ind w:right="73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@84. Ташхиси микробиологии 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Микроскопияи люминисценти;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Усули бактериологи;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Усули бактериоскопи;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Реаксияи агглютинацияи гайримустаким;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боло зикр шуда;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42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@85. Пешгирии хоса</w:t>
      </w:r>
      <w:r w:rsidRPr="001F1C43">
        <w:rPr>
          <w:rFonts w:ascii="Palatino Linotype" w:hAnsi="Palatino Linotype"/>
          <w:bCs/>
          <w:lang w:val="tg-Cyrl-TJ"/>
        </w:rPr>
        <w:t>и</w:t>
      </w:r>
      <w:r w:rsidRPr="001F1C43">
        <w:rPr>
          <w:rFonts w:ascii="Palatino Linotype" w:hAnsi="Palatino Linotype"/>
          <w:bCs/>
        </w:rPr>
        <w:t>исхоли хуни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Дизентерин;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Бактериофаги поливалентии</w:t>
      </w:r>
      <w:r w:rsidRPr="001F1C43">
        <w:rPr>
          <w:rFonts w:ascii="Palatino Linotype" w:hAnsi="Palatino Linotype"/>
          <w:spacing w:val="-3"/>
        </w:rPr>
        <w:t xml:space="preserve"> и</w:t>
      </w:r>
      <w:r w:rsidRPr="001F1C43">
        <w:rPr>
          <w:rFonts w:ascii="Palatino Linotype" w:hAnsi="Palatino Linotype"/>
        </w:rPr>
        <w:t>схоли хуни;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Антитоксин;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Анатоксин;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Фаги коли-протей;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@86. </w:t>
      </w:r>
      <w:r w:rsidRPr="001F1C43">
        <w:rPr>
          <w:rFonts w:ascii="Palatino Linotype" w:hAnsi="Palatino Linotype"/>
          <w:bCs/>
          <w:spacing w:val="3"/>
        </w:rPr>
        <w:t>Табобати исхоли хунии музмин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Зардобаи зидди захри;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Гамма-глобулини хоса;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Бактериофаги поливаленти;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Зардобаи зидди микроби;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Аутовакцина;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@87. НакшаиКауфман-Уайт</w:t>
      </w:r>
      <w:r w:rsidRPr="001F1C43">
        <w:rPr>
          <w:rFonts w:ascii="Palatino Linotype" w:hAnsi="Palatino Linotype"/>
          <w:bCs/>
          <w:spacing w:val="3"/>
        </w:rPr>
        <w:t>нишондихандаи сохти антигении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Эшерихияхо;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Клебсиеллахо;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Протейхо;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Сальмонеллахо;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Иерсинияхо;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72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@88. </w:t>
      </w:r>
      <w:r w:rsidRPr="001F1C43">
        <w:rPr>
          <w:rFonts w:ascii="Palatino Linotype" w:hAnsi="Palatino Linotype"/>
          <w:bCs/>
          <w:spacing w:val="3"/>
        </w:rPr>
        <w:t xml:space="preserve">Кадом аз </w:t>
      </w:r>
      <w:r w:rsidRPr="001F1C43">
        <w:rPr>
          <w:rFonts w:ascii="Palatino Linotype" w:hAnsi="Palatino Linotype"/>
          <w:bCs/>
        </w:rPr>
        <w:t>энтеробактерияхоН– антигени ду кисма 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Эшерихияхо;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Сальмонеллахо;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Иерсинияхо;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Шигеллахо;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Клебсиеллахо;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@89. </w:t>
      </w:r>
      <w:r w:rsidRPr="001F1C43">
        <w:rPr>
          <w:rFonts w:ascii="Palatino Linotype" w:hAnsi="Palatino Linotype"/>
          <w:bCs/>
          <w:spacing w:val="3"/>
        </w:rPr>
        <w:t>Барангезандаи доманаро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Salmonellaenter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t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d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$B) Salmonellatyph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mur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um;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$C) Salmonellaanatum;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Salmonella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nfant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$E) Salmonellatyph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;</w:t>
      </w:r>
    </w:p>
    <w:p w:rsidR="007E687C" w:rsidRPr="00A2401D" w:rsidRDefault="007E687C" w:rsidP="00C8009F">
      <w:pPr>
        <w:widowControl w:val="0"/>
        <w:autoSpaceDE w:val="0"/>
        <w:spacing w:after="0" w:line="240" w:lineRule="auto"/>
        <w:ind w:right="485"/>
        <w:rPr>
          <w:rFonts w:ascii="Palatino Linotype" w:hAnsi="Palatino Linotype"/>
          <w:bCs/>
          <w:lang w:val="en-US"/>
        </w:rPr>
      </w:pPr>
      <w:r>
        <w:rPr>
          <w:noProof/>
          <w:lang w:eastAsia="ru-RU"/>
        </w:rPr>
        <w:pict>
          <v:shape id="Полилиния 52" o:spid="_x0000_s1029" style="position:absolute;margin-left:49.5pt;margin-top:794pt;width:498pt;height: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AMUMZc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A2401D">
        <w:rPr>
          <w:rFonts w:ascii="Palatino Linotype" w:hAnsi="Palatino Linotype"/>
          <w:bCs/>
          <w:lang w:val="en-US"/>
        </w:rPr>
        <w:t xml:space="preserve">@90. </w:t>
      </w:r>
      <w:r w:rsidRPr="001F1C43">
        <w:rPr>
          <w:rFonts w:ascii="Palatino Linotype" w:hAnsi="Palatino Linotype"/>
          <w:bCs/>
          <w:spacing w:val="3"/>
        </w:rPr>
        <w:t>Маводи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ташхисшавандаи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</w:rPr>
        <w:t>бактериологи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дар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1-</w:t>
      </w:r>
      <w:r w:rsidRPr="001F1C43">
        <w:rPr>
          <w:rFonts w:ascii="Palatino Linotype" w:hAnsi="Palatino Linotype"/>
          <w:bCs/>
          <w:spacing w:val="3"/>
        </w:rPr>
        <w:t>ум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хафтаи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бемории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домана</w:t>
      </w:r>
      <w:r w:rsidRPr="00A2401D"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Начосат;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Талха;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Хун;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Пешоб;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Обшустаи рудахо;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@91. Омилхои патогениисальмонеллахо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Эндотоксин;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Энтеротоксин;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Дар боло зикр шуда;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Кобилияти афзоишёфтан дар макрофагхо;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73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@92. </w:t>
      </w:r>
      <w:r w:rsidRPr="001F1C43">
        <w:rPr>
          <w:rFonts w:ascii="Palatino Linotype" w:hAnsi="Palatino Linotype"/>
          <w:bCs/>
          <w:spacing w:val="3"/>
        </w:rPr>
        <w:t xml:space="preserve">Маводи ташхисшавандаи </w:t>
      </w:r>
      <w:r w:rsidRPr="001F1C43">
        <w:rPr>
          <w:rFonts w:ascii="Palatino Linotype" w:hAnsi="Palatino Linotype"/>
          <w:bCs/>
        </w:rPr>
        <w:t>бактериологи</w:t>
      </w:r>
      <w:r w:rsidRPr="001F1C43">
        <w:rPr>
          <w:rFonts w:ascii="Palatino Linotype" w:hAnsi="Palatino Linotype"/>
          <w:bCs/>
          <w:spacing w:val="3"/>
        </w:rPr>
        <w:t xml:space="preserve"> дар 2-3-ум хафтаи бемории домана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Талха;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Хун;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Начосатупешоб;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Луоб;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Обшустаи рудахо;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47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@93. Пешгирии хосаи(вакцинация) кадомуфунатхои рудави ба накшаи чорабинихои зидди эпидемиологи дохил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Исхоли хуни;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Колиэнтеритхо;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Домана;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Иерсиниозхо;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Сальмонеллезхо;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131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@94. </w:t>
      </w:r>
      <w:r w:rsidRPr="001F1C43">
        <w:rPr>
          <w:rFonts w:ascii="Palatino Linotype" w:hAnsi="Palatino Linotype"/>
          <w:bCs/>
          <w:spacing w:val="3"/>
        </w:rPr>
        <w:t xml:space="preserve">Шахсе дар гузашта ба </w:t>
      </w:r>
      <w:r w:rsidRPr="001F1C43">
        <w:rPr>
          <w:rFonts w:ascii="Palatino Linotype" w:hAnsi="Palatino Linotype"/>
          <w:bCs/>
        </w:rPr>
        <w:t>домана гирифтор буд,</w:t>
      </w:r>
      <w:r w:rsidRPr="001F1C43">
        <w:rPr>
          <w:rFonts w:ascii="Palatino Linotype" w:hAnsi="Palatino Linotype"/>
          <w:bCs/>
          <w:spacing w:val="3"/>
        </w:rPr>
        <w:t xml:space="preserve">мехохад дар сохаи хуроквори кор кунад. </w:t>
      </w:r>
      <w:r w:rsidRPr="001F1C43">
        <w:rPr>
          <w:rFonts w:ascii="Palatino Linotype" w:hAnsi="Palatino Linotype"/>
          <w:bCs/>
        </w:rPr>
        <w:t>Аз кадом ташхисхо бояд гузарад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Чудо кардани барангезанда аз начосат, реаксияи Vі-гемагглютинасия;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Чудо кардан барангезанда аз начосат, реаксияи нейтрализация;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Чудо кардани гемокультура;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Обшустаи бинию дахон;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Чудо кардани барангезанда аз пешоб;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13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@95. Кадом бактерия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кобилияти афзоишёби дар харорати (0-4С) 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Эшерихияхо;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Шигеллахо;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Иерсинияхо;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Клебсиеллахо;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Сальмонеллахо;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@96. </w:t>
      </w:r>
      <w:r w:rsidRPr="001F1C43">
        <w:rPr>
          <w:rFonts w:ascii="Palatino Linotype" w:hAnsi="Palatino Linotype"/>
          <w:bCs/>
          <w:spacing w:val="3"/>
        </w:rPr>
        <w:t xml:space="preserve">Барангезандаи </w:t>
      </w:r>
      <w:r w:rsidRPr="001F1C43">
        <w:rPr>
          <w:rFonts w:ascii="Palatino Linotype" w:hAnsi="Palatino Linotype"/>
          <w:bCs/>
        </w:rPr>
        <w:t>иерсиниози рудавиро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Yers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apest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Yers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apseudotuberculos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Yers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aenterocol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ca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Yers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n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a</w:t>
      </w:r>
      <w:r w:rsidRPr="001F1C43">
        <w:rPr>
          <w:rFonts w:ascii="Palatino Linotype" w:hAnsi="Palatino Linotype"/>
          <w:spacing w:val="-3"/>
        </w:rPr>
        <w:t xml:space="preserve"> </w:t>
      </w:r>
      <w:r w:rsidRPr="001F1C43">
        <w:rPr>
          <w:rFonts w:ascii="Palatino Linotype" w:hAnsi="Palatino Linotype"/>
          <w:spacing w:val="-3"/>
          <w:lang w:val="en-US"/>
        </w:rPr>
        <w:t>kr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stensen</w:t>
      </w:r>
      <w:r w:rsidRPr="001F1C43">
        <w:rPr>
          <w:rFonts w:ascii="Palatino Linotype" w:hAnsi="Palatino Linotype"/>
          <w:spacing w:val="-3"/>
        </w:rPr>
        <w:t>іі;</w:t>
      </w:r>
    </w:p>
    <w:p w:rsidR="007E687C" w:rsidRPr="001F1C43" w:rsidRDefault="007E687C" w:rsidP="00C8009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E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Yers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ntermed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CC1330" w:rsidRDefault="007E687C" w:rsidP="00F71810">
      <w:pPr>
        <w:widowControl w:val="0"/>
        <w:autoSpaceDE w:val="0"/>
        <w:spacing w:after="0" w:line="240" w:lineRule="auto"/>
        <w:ind w:right="85"/>
        <w:rPr>
          <w:rFonts w:ascii="Palatino Linotype" w:hAnsi="Palatino Linotype"/>
          <w:bCs/>
          <w:spacing w:val="3"/>
        </w:rPr>
      </w:pPr>
      <w:r>
        <w:rPr>
          <w:noProof/>
          <w:lang w:eastAsia="ru-RU"/>
        </w:rPr>
        <w:pict>
          <v:shape id="Полилиния 53" o:spid="_x0000_s1030" style="position:absolute;margin-left:49.5pt;margin-top:794pt;width:498pt;height: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BkDDUq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@97. </w:t>
      </w:r>
      <w:r w:rsidRPr="001F1C43">
        <w:rPr>
          <w:rFonts w:ascii="Palatino Linotype" w:hAnsi="Palatino Linotype"/>
          <w:bCs/>
          <w:spacing w:val="3"/>
        </w:rPr>
        <w:t>Аз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начосати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бемор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дар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мухити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Эндо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тозапарвардаи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грамманфии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харакатнок, хокаю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гилофак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хосил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намекунад, рангкунии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дуқутбӣ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чудокарда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 xml:space="preserve">шуд. </w:t>
      </w:r>
      <w:r w:rsidRPr="001F1C43">
        <w:rPr>
          <w:rFonts w:ascii="Palatino Linotype" w:hAnsi="Palatino Linotype"/>
          <w:bCs/>
          <w:spacing w:val="3"/>
        </w:rPr>
        <w:t>Тозапарварда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ба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кадом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авлоди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энтеробактерияхо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дохил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Salmonella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B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Yers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n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a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BC43D5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BC43D5">
        <w:rPr>
          <w:rFonts w:ascii="Palatino Linotype" w:hAnsi="Palatino Linotype"/>
          <w:spacing w:val="-4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BC43D5">
        <w:rPr>
          <w:rFonts w:ascii="Palatino Linotype" w:hAnsi="Palatino Linotype"/>
          <w:spacing w:val="-4"/>
          <w:lang w:val="en-US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Sh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gella</w:t>
      </w:r>
      <w:r w:rsidRPr="00BC43D5">
        <w:rPr>
          <w:rFonts w:ascii="Palatino Linotype" w:hAnsi="Palatino Linotype"/>
          <w:spacing w:val="-4"/>
          <w:lang w:val="en-US"/>
        </w:rPr>
        <w:t>;</w:t>
      </w:r>
    </w:p>
    <w:p w:rsidR="007E687C" w:rsidRPr="00BC43D5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BC43D5">
        <w:rPr>
          <w:rFonts w:ascii="Palatino Linotype" w:hAnsi="Palatino Linotype"/>
          <w:spacing w:val="-4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D</w:t>
      </w:r>
      <w:r w:rsidRPr="00BC43D5">
        <w:rPr>
          <w:rFonts w:ascii="Palatino Linotype" w:hAnsi="Palatino Linotype"/>
          <w:spacing w:val="-4"/>
          <w:lang w:val="en-US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Eschr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BC43D5">
        <w:rPr>
          <w:rFonts w:ascii="Palatino Linotype" w:hAnsi="Palatino Linotype"/>
          <w:spacing w:val="-4"/>
          <w:lang w:val="en-US"/>
        </w:rPr>
        <w:t>;</w:t>
      </w:r>
    </w:p>
    <w:p w:rsidR="007E687C" w:rsidRPr="00BC43D5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BC43D5">
        <w:rPr>
          <w:rFonts w:ascii="Palatino Linotype" w:hAnsi="Palatino Linotype"/>
          <w:spacing w:val="-2"/>
          <w:lang w:val="en-US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E</w:t>
      </w:r>
      <w:r w:rsidRPr="00BC43D5">
        <w:rPr>
          <w:rFonts w:ascii="Palatino Linotype" w:hAnsi="Palatino Linotype"/>
          <w:spacing w:val="-2"/>
          <w:lang w:val="en-US"/>
        </w:rPr>
        <w:t xml:space="preserve">) </w:t>
      </w:r>
      <w:r w:rsidRPr="001F1C43">
        <w:rPr>
          <w:rFonts w:ascii="Palatino Linotype" w:hAnsi="Palatino Linotype"/>
          <w:spacing w:val="-2"/>
          <w:lang w:val="en-US"/>
        </w:rPr>
        <w:t>Proteus</w:t>
      </w:r>
      <w:r w:rsidRPr="00BC43D5">
        <w:rPr>
          <w:rFonts w:ascii="Palatino Linotype" w:hAnsi="Palatino Linotype"/>
          <w:spacing w:val="-2"/>
          <w:lang w:val="en-US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@98. Пешгирии хосаи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псевдо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туберкулез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Богамма-глобулин;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Бо зардобаизидди захри;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Нест;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Боанатоксин;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Эмгузарони;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@99. Пешгирии хосаи иерсиниози рудави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Боанатоксин;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Бо ваксинаи зинда;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Бо ваксинаи кушташуда;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 ваксинаи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химияви;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</w:t>
      </w:r>
      <w:r w:rsidRPr="001F1C43">
        <w:rPr>
          <w:rFonts w:ascii="Palatino Linotype" w:hAnsi="Palatino Linotype"/>
          <w:lang w:val="en-US"/>
        </w:rPr>
        <w:t>E</w:t>
      </w:r>
      <w:r w:rsidRPr="001F1C43">
        <w:rPr>
          <w:rFonts w:ascii="Palatino Linotype" w:hAnsi="Palatino Linotype"/>
        </w:rPr>
        <w:t>) Нест;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@100. Барангезандаи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ocholerae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oparahaemolyt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oalg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nolyt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br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ovuln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f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cus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$E) Vіbrіofluvіalіs;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@101. </w:t>
      </w:r>
      <w:r w:rsidRPr="001F1C43">
        <w:rPr>
          <w:rFonts w:ascii="Palatino Linotype" w:hAnsi="Palatino Linotype"/>
          <w:bCs/>
          <w:spacing w:val="3"/>
        </w:rPr>
        <w:t xml:space="preserve">Аломатхои </w:t>
      </w:r>
      <w:r w:rsidRPr="001F1C43">
        <w:rPr>
          <w:rFonts w:ascii="Palatino Linotype" w:hAnsi="Palatino Linotype"/>
          <w:bCs/>
        </w:rPr>
        <w:t>морфологии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вибриони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Чубчахои Грам+, хока хосил намекунанд;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Грам-,монотрихи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3"/>
        </w:rPr>
        <w:t>харакатнок, шакли вергул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Грам+,бактерияхои спиралшакл;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Грам-,коккобактерияхо;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Грам-,перитрих;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1200"/>
        <w:rPr>
          <w:rFonts w:ascii="Palatino Linotype" w:hAnsi="Palatino Linotype"/>
          <w:bCs/>
          <w:spacing w:val="-2"/>
        </w:rPr>
      </w:pPr>
      <w:r w:rsidRPr="001F1C43">
        <w:rPr>
          <w:rFonts w:ascii="Palatino Linotype" w:hAnsi="Palatino Linotype"/>
          <w:bCs/>
        </w:rPr>
        <w:t xml:space="preserve">@102. </w:t>
      </w:r>
      <w:r w:rsidRPr="001F1C43">
        <w:rPr>
          <w:rFonts w:ascii="Palatino Linotype" w:hAnsi="Palatino Linotype"/>
          <w:bCs/>
          <w:spacing w:val="3"/>
        </w:rPr>
        <w:t xml:space="preserve">Насаби олими кашфкунандаи барангезандаи </w:t>
      </w:r>
      <w:r w:rsidRPr="001F1C43">
        <w:rPr>
          <w:rFonts w:ascii="Palatino Linotype" w:hAnsi="Palatino Linotype"/>
          <w:bCs/>
          <w:spacing w:val="-2"/>
        </w:rPr>
        <w:t>Vіbrіocholerae</w:t>
      </w:r>
      <w:r w:rsidRPr="001F1C43">
        <w:rPr>
          <w:rFonts w:ascii="Palatino Linotype" w:hAnsi="Palatino Linotype"/>
          <w:bCs/>
          <w:lang w:val="en-US"/>
        </w:rPr>
        <w:t>classic</w:t>
      </w:r>
      <w:r>
        <w:rPr>
          <w:rFonts w:ascii="Palatino Linotype" w:hAnsi="Palatino Linotype"/>
          <w:bCs/>
          <w:spacing w:val="-2"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Т. Эшерих;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Р. Кох;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Д. Сальмон;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А. Иерсен;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К. Шиг;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spacing w:val="-4"/>
        </w:rPr>
      </w:pPr>
      <w:r>
        <w:rPr>
          <w:noProof/>
          <w:lang w:eastAsia="ru-RU"/>
        </w:rPr>
        <w:pict>
          <v:shape id="Полилиния 54" o:spid="_x0000_s1031" style="position:absolute;margin-left:49.5pt;margin-top:794pt;width:498pt;height:.0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A9n5yx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@103. </w:t>
      </w:r>
      <w:r w:rsidRPr="001F1C43">
        <w:rPr>
          <w:rFonts w:ascii="Palatino Linotype" w:hAnsi="Palatino Linotype"/>
          <w:bCs/>
          <w:spacing w:val="3"/>
        </w:rPr>
        <w:t>Насаби олими кашфкунандаи барангезандаи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вабои Эль-</w:t>
      </w:r>
      <w:r w:rsidRPr="001F1C43">
        <w:rPr>
          <w:rFonts w:ascii="Palatino Linotype" w:hAnsi="Palatino Linotype"/>
          <w:bCs/>
          <w:spacing w:val="-4"/>
        </w:rPr>
        <w:t>ТорVіbrіoeltor</w:t>
      </w:r>
      <w:r>
        <w:rPr>
          <w:rFonts w:ascii="Palatino Linotype" w:hAnsi="Palatino Linotype"/>
          <w:bCs/>
          <w:spacing w:val="-4"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Г. Гаффки;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К. Эберт;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Ф. Готшлих;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Г. Шотмюллер;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Э. Клебс;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4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@104. </w:t>
      </w:r>
      <w:r w:rsidRPr="001F1C43">
        <w:rPr>
          <w:rFonts w:ascii="Palatino Linotype" w:hAnsi="Palatino Linotype"/>
          <w:bCs/>
          <w:spacing w:val="3"/>
        </w:rPr>
        <w:t xml:space="preserve">Мухити </w:t>
      </w:r>
      <w:r w:rsidRPr="001F1C43">
        <w:rPr>
          <w:rFonts w:ascii="Palatino Linotype" w:hAnsi="Palatino Linotype"/>
          <w:bCs/>
        </w:rPr>
        <w:t xml:space="preserve">элективи (интихоботи) барои </w:t>
      </w:r>
      <w:r w:rsidRPr="001F1C43">
        <w:rPr>
          <w:rFonts w:ascii="Palatino Linotype" w:hAnsi="Palatino Linotype"/>
          <w:bCs/>
          <w:spacing w:val="-2"/>
        </w:rPr>
        <w:t>Vіbrіocholerae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Мухити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Эндо;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Мухити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Плоскирев;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Агари висмут-сульфит;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spacing w:val="-2"/>
        </w:rPr>
        <w:t>Агари</w:t>
      </w:r>
      <w:r w:rsidRPr="001F1C43">
        <w:rPr>
          <w:rFonts w:ascii="Palatino Linotype" w:hAnsi="Palatino Linotype"/>
        </w:rPr>
        <w:t xml:space="preserve"> ишкори;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МПА;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1063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  <w:spacing w:val="-2"/>
        </w:rPr>
        <w:t xml:space="preserve">@105. </w:t>
      </w:r>
      <w:r w:rsidRPr="001F1C43">
        <w:rPr>
          <w:rFonts w:ascii="Palatino Linotype" w:hAnsi="Palatino Linotype"/>
          <w:bCs/>
          <w:spacing w:val="1"/>
        </w:rPr>
        <w:t xml:space="preserve">Таъсири кадом омили патогении </w:t>
      </w:r>
      <w:r w:rsidRPr="001F1C43">
        <w:rPr>
          <w:rFonts w:ascii="Palatino Linotype" w:hAnsi="Palatino Linotype"/>
          <w:bCs/>
          <w:spacing w:val="-2"/>
        </w:rPr>
        <w:t>Vіbrіocholerae ба беобии организм мерасонад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Харакати фаъоли вибрион;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Адгезияи вибрион;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Пенетрасия;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Экзотоксин-холероген;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Эндотоксином;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@106. Экспресс-усулиташхиси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Бактериоскопия;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Бактериологи;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Серологи;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Иммуно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люминисценти;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Баланд хасоси;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@107. </w:t>
      </w:r>
      <w:r w:rsidRPr="001F1C43">
        <w:rPr>
          <w:rFonts w:ascii="Palatino Linotype" w:hAnsi="Palatino Linotype"/>
          <w:bCs/>
          <w:spacing w:val="3"/>
        </w:rPr>
        <w:t>Омилхои патогении вибриони ваборо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Харакат</w:t>
      </w:r>
      <w:r w:rsidRPr="001F1C43">
        <w:rPr>
          <w:rFonts w:ascii="Palatino Linotype" w:hAnsi="Palatino Linotype"/>
          <w:lang w:val="tg-Cyrl-TJ"/>
        </w:rPr>
        <w:t>кунанда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Нейраминидаза;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Хама чавобхо дуруст;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Экзотоксин-холероген;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@108. Механизми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молекуляри - асоси таъсири биологиихолероген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Фаъол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кунии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аденил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атциклаза;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Нофаъолкунии сафедаиG;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Вайронкунии тавозуниионхоиNa+;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Боздории синтезицАМФ;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</w:rPr>
        <w:t>Фаъолкунии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  <w:spacing w:val="-2"/>
        </w:rPr>
        <w:t>гуанил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атциклазахо;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3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@109. Дар шахриЁ. авчгирии бемори ба вабо монанд. Маводи аввалиндарачаи ташхисшавандаро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Маводи гизои;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Об;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Хок;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Хайвонот;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Хояндахо;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158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@110. Аломатхои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морфологии кампило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бактерияхо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Грамманфи;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Моршакл;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Харакат</w:t>
      </w:r>
      <w:r w:rsidRPr="001F1C43">
        <w:rPr>
          <w:rFonts w:ascii="Palatino Linotype" w:hAnsi="Palatino Linotype"/>
          <w:lang w:val="tg-Cyrl-TJ"/>
        </w:rPr>
        <w:t>кунанда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дуруст;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@111. Намуди нафаскашии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кампило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бактерияхо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Аэробхо;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Анаэробхои мутлак;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Анаэробхои факультативи;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Капнофилхо;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Микроаэрофилхо;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116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@112. Усули асосии ташхиси лаборатории кампилобактериозхо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Бактериологи;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Серологи;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Баландхасоси;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Биологи;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Вирусологи;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55" o:spid="_x0000_s1032" style="position:absolute;margin-left:49.5pt;margin-top:794pt;width:498pt;height:.0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@113. Мансубияти </w:t>
      </w:r>
      <w:r w:rsidRPr="001F1C43">
        <w:rPr>
          <w:rFonts w:ascii="Palatino Linotype" w:hAnsi="Palatino Linotype"/>
          <w:bCs/>
          <w:spacing w:val="3"/>
        </w:rPr>
        <w:t xml:space="preserve">чубчамикробхои </w:t>
      </w:r>
      <w:r w:rsidRPr="001F1C43">
        <w:rPr>
          <w:rFonts w:ascii="Palatino Linotype" w:hAnsi="Palatino Linotype"/>
          <w:bCs/>
        </w:rPr>
        <w:t>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Enterobacteraceae;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B) Mycobacter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$C) M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crococcus;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$D) 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br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o;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$E) Sp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llaceae;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@114. </w:t>
      </w:r>
      <w:r w:rsidRPr="001F1C43">
        <w:rPr>
          <w:rFonts w:ascii="Palatino Linotype" w:hAnsi="Palatino Linotype"/>
          <w:bCs/>
        </w:rPr>
        <w:t>Ба</w:t>
      </w:r>
      <w:r w:rsidRPr="001F1C43">
        <w:rPr>
          <w:rFonts w:ascii="Palatino Linotype" w:hAnsi="Palatino Linotype"/>
          <w:spacing w:val="-4"/>
          <w:lang w:val="en-US"/>
        </w:rPr>
        <w:t>Mycobacter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</w:t>
      </w:r>
      <w:r w:rsidRPr="001F1C43">
        <w:rPr>
          <w:rFonts w:ascii="Palatino Linotype" w:hAnsi="Palatino Linotype"/>
          <w:spacing w:val="-4"/>
        </w:rPr>
        <w:t>хосаст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F71810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F71810">
        <w:rPr>
          <w:rFonts w:ascii="Palatino Linotype" w:hAnsi="Palatino Linotype"/>
        </w:rPr>
        <w:t>$</w:t>
      </w:r>
      <w:r w:rsidRPr="00A2401D">
        <w:rPr>
          <w:rFonts w:ascii="Palatino Linotype" w:hAnsi="Palatino Linotype"/>
          <w:lang w:val="en-US"/>
        </w:rPr>
        <w:t>A</w:t>
      </w:r>
      <w:r w:rsidRPr="00F71810">
        <w:rPr>
          <w:rFonts w:ascii="Palatino Linotype" w:hAnsi="Palatino Linotype"/>
        </w:rPr>
        <w:t xml:space="preserve">) </w:t>
      </w:r>
      <w:r w:rsidRPr="001F1C43">
        <w:rPr>
          <w:rFonts w:ascii="Palatino Linotype" w:hAnsi="Palatino Linotype"/>
        </w:rPr>
        <w:t>Граммусбат</w:t>
      </w:r>
      <w:r w:rsidRPr="00F71810">
        <w:rPr>
          <w:rFonts w:ascii="Palatino Linotype" w:hAnsi="Palatino Linotype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Кислотоустувори;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Бехаракат;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Рангхои анилиниро кабул намекунанд;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Дар боло зикр шуда;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@115. Хусусиятхои биологии</w:t>
      </w:r>
      <w:r w:rsidRPr="001F1C43">
        <w:rPr>
          <w:rFonts w:ascii="Palatino Linotype" w:hAnsi="Palatino Linotype"/>
          <w:bCs/>
          <w:spacing w:val="3"/>
        </w:rPr>
        <w:t xml:space="preserve"> чубчамикроби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Микдори бисёри охан дорад;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155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$B) Барои сабзиш консентрасияи</w:t>
      </w:r>
      <w:r w:rsidRPr="001F1C43">
        <w:rPr>
          <w:rFonts w:ascii="Palatino Linotype" w:hAnsi="Palatino Linotype"/>
          <w:spacing w:val="-3"/>
        </w:rPr>
        <w:t>баланди СО</w:t>
      </w:r>
      <w:r w:rsidRPr="001F1C43">
        <w:rPr>
          <w:rFonts w:ascii="Palatino Linotype" w:hAnsi="Palatino Linotype"/>
          <w:spacing w:val="-3"/>
          <w:vertAlign w:val="subscript"/>
        </w:rPr>
        <w:t xml:space="preserve">2 </w:t>
      </w:r>
      <w:r w:rsidRPr="001F1C43">
        <w:rPr>
          <w:rFonts w:ascii="Palatino Linotype" w:hAnsi="Palatino Linotype"/>
          <w:spacing w:val="-3"/>
        </w:rPr>
        <w:t>лозим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Харорати мусоиди сабзиш20-25градус;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Сатхи баланди чарбухо(мум,фосфатидхо);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мухитхоиглисериндор намесабзанд;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@116. Усулифлотасия дар ташхиси сил кадом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Усули чамъовари;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Дар боло зикр шуда;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Илова карданиксилолёбензин;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Тайёр кардани молишак аз кисми болоии каймокшакл;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Чунбондан;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@117. </w:t>
      </w:r>
      <w:r w:rsidRPr="001F1C43">
        <w:rPr>
          <w:rFonts w:ascii="Palatino Linotype" w:hAnsi="Palatino Linotype"/>
          <w:bCs/>
          <w:spacing w:val="3"/>
        </w:rPr>
        <w:t>Мухит барои руёнидани чубчамикроби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МПА;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Агари хундор;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МухитиТинсдал;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МухитиЛевенштейн-Иенсен;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намаку зардии тухумдор;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@118. Колонияхоичубчамикроби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bCs/>
        </w:rPr>
        <w:t>Колонияхои</w:t>
      </w:r>
      <w:r w:rsidRPr="001F1C43">
        <w:rPr>
          <w:rFonts w:ascii="Palatino Linotype" w:hAnsi="Palatino Linotype"/>
          <w:spacing w:val="-2"/>
        </w:rPr>
        <w:t xml:space="preserve"> дамкардаи нарм бо канорхои хамвор;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bCs/>
        </w:rPr>
        <w:t>Колонияхои</w:t>
      </w:r>
      <w:r w:rsidRPr="001F1C43">
        <w:rPr>
          <w:rFonts w:ascii="Palatino Linotype" w:hAnsi="Palatino Linotype"/>
          <w:spacing w:val="-2"/>
        </w:rPr>
        <w:t>миёнаи нозуку нимшафофи чилодор;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875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$C) Колонияхои</w:t>
      </w:r>
      <w:r w:rsidRPr="001F1C43">
        <w:rPr>
          <w:rFonts w:ascii="Palatino Linotype" w:hAnsi="Palatino Linotype"/>
          <w:spacing w:val="-3"/>
        </w:rPr>
        <w:t>майдаи дамкардаи беранг, бо чилои марворид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D) </w:t>
      </w:r>
      <w:r w:rsidRPr="001F1C43">
        <w:rPr>
          <w:rFonts w:ascii="Palatino Linotype" w:hAnsi="Palatino Linotype"/>
          <w:bCs/>
        </w:rPr>
        <w:t>Колонияхои</w:t>
      </w:r>
      <w:r w:rsidRPr="001F1C43">
        <w:rPr>
          <w:rFonts w:ascii="Palatino Linotype" w:hAnsi="Palatino Linotype"/>
          <w:spacing w:val="-2"/>
        </w:rPr>
        <w:t>ожангу хушки канорашон дандондор;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bCs/>
        </w:rPr>
        <w:t>Колонияхоибузурги нимшафофи</w:t>
      </w:r>
      <w:r w:rsidRPr="001F1C43">
        <w:rPr>
          <w:rFonts w:ascii="Palatino Linotype" w:hAnsi="Palatino Linotype"/>
          <w:spacing w:val="-2"/>
        </w:rPr>
        <w:t>нохамвор;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@119. Усули экспресс-ташхиси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УсулиЕрмольева;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Омузишикорд-фактор;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Микроскопия</w:t>
      </w:r>
      <w:r w:rsidRPr="001F1C43">
        <w:rPr>
          <w:rFonts w:ascii="Palatino Linotype" w:hAnsi="Palatino Linotype"/>
          <w:spacing w:val="-3"/>
        </w:rPr>
        <w:t>дар майдони торик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Асколи;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РПГА;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@120.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bCs/>
        </w:rPr>
        <w:t>Мантучист?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Тозапарвардаи вирулентнокии зинда;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ВакцинаиБЦЖ;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Бруцеллин;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Милетин;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ТуберкулиниКох;</w:t>
      </w:r>
    </w:p>
    <w:p w:rsidR="007E687C" w:rsidRPr="001F1C43" w:rsidRDefault="007E687C" w:rsidP="00F71810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@121. </w:t>
      </w:r>
      <w:r w:rsidRPr="001F1C43">
        <w:rPr>
          <w:rFonts w:ascii="Palatino Linotype" w:hAnsi="Palatino Linotype"/>
          <w:bCs/>
          <w:spacing w:val="3"/>
        </w:rPr>
        <w:t xml:space="preserve">Максади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bCs/>
        </w:rPr>
        <w:t>Манту: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Ошкор намудани шахсони мубтало бо сил;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Табобати сил;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bCs/>
        </w:rPr>
        <w:t>Экспресс-ташхиси сил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bCs/>
        </w:rPr>
        <w:t>Ташхиси</w:t>
      </w:r>
      <w:r w:rsidRPr="001F1C43">
        <w:rPr>
          <w:rFonts w:ascii="Palatino Linotype" w:hAnsi="Palatino Linotype"/>
          <w:spacing w:val="-2"/>
        </w:rPr>
        <w:t>чараёни сил;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Пешгириисил;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@122. Сабаби сироятёбии бофтахобо чубчамикробисил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Чарбхо;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Туберкулин;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Хама чавобхо 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Корд-фактор;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Вайрон карданимитохондрияхои хучайрахои организми сироятшуда;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@123. Пешгирии хосаисил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Зиддияти эмгузарони нест;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Кальмет ваГерен пешниход карданд;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Боваксинаи кушташуда;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Бархамдихиисилба расонд;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Масунияти гуморали;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@124. ВаксинаиБЦЖ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23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$A) Бактерияхои зиндаи сусткардашуда бо усули сирояткунии пай дар пайи хайвоноти лаборатори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649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Бактерияхои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 xml:space="preserve">зиндаи сусткардашуда бо усули кишти пай дар пай </w:t>
      </w:r>
      <w:r w:rsidRPr="001F1C43">
        <w:rPr>
          <w:rFonts w:ascii="Palatino Linotype" w:hAnsi="Palatino Linotype"/>
        </w:rPr>
        <w:t>дар мухити картошкаю- глисерину талхадор;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Масунияти якумри хосил мекунад;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Кудакони сил+ эмгузарони мекунанд;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Дохили вариди;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@125. Пешгирии хосаисилро пешниход кард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Солк-Сэбин;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Кальмет ваГерен;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Чумаков;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Мечников;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Воробьев;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@126. Туберкулин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Аз микробу захрхо дастрас мекунанд;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635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Аз филтрати пиёбаи тозапарвардаи микобактерия бо иловаи моддахои химияви, ки сафедахоро такшин мекунанд ба даст меоранд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Барои табобат истифода мебаранд;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Бактерияхои зинда;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Масунияти зидди захриро хосил мекунад;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@127. Морфологияи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микобактерияи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лепра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Хама чавобхо 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Граммусбат;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Чубчамикробхои рости качидор;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Дар хучайра намуди кутии сигордор;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spacing w:val="-2"/>
        </w:rPr>
      </w:pPr>
      <w:r w:rsidRPr="001F1C43">
        <w:rPr>
          <w:rFonts w:ascii="Palatino Linotype" w:hAnsi="Palatino Linotype"/>
          <w:bCs/>
        </w:rPr>
        <w:t>@128</w:t>
      </w:r>
      <w:r w:rsidRPr="001F1C43">
        <w:rPr>
          <w:rFonts w:ascii="Palatino Linotype" w:hAnsi="Palatino Linotype"/>
          <w:bCs/>
          <w:spacing w:val="-2"/>
        </w:rPr>
        <w:t>. Хусусиятхои тозапарвардаи</w:t>
      </w:r>
      <w:r>
        <w:rPr>
          <w:rFonts w:ascii="Palatino Linotype" w:hAnsi="Palatino Linotype"/>
          <w:bCs/>
          <w:spacing w:val="-2"/>
        </w:rPr>
        <w:t xml:space="preserve"> </w:t>
      </w:r>
      <w:r w:rsidRPr="001F1C43">
        <w:rPr>
          <w:rFonts w:ascii="Palatino Linotype" w:hAnsi="Palatino Linotype"/>
          <w:bCs/>
          <w:spacing w:val="-2"/>
        </w:rPr>
        <w:t>М</w:t>
      </w:r>
      <w:r>
        <w:rPr>
          <w:rFonts w:ascii="Palatino Linotype" w:hAnsi="Palatino Linotype"/>
          <w:bCs/>
          <w:spacing w:val="-2"/>
        </w:rPr>
        <w:t>.</w:t>
      </w:r>
      <w:r w:rsidRPr="001F1C43">
        <w:rPr>
          <w:rFonts w:ascii="Palatino Linotype" w:hAnsi="Palatino Linotype"/>
          <w:bCs/>
          <w:spacing w:val="-2"/>
        </w:rPr>
        <w:t>leprae</w:t>
      </w:r>
      <w:r>
        <w:rPr>
          <w:rFonts w:ascii="Palatino Linotype" w:hAnsi="Palatino Linotype"/>
          <w:bCs/>
          <w:spacing w:val="-2"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Колонияхои хамвор, дамкарда;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Колонияхои шафоф бо халкаи гемолиз;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Колонияхои хурди нохамвор;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Дар мухитхои содда меруяд;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E) </w:t>
      </w:r>
      <w:r w:rsidRPr="001F1C43">
        <w:rPr>
          <w:rFonts w:ascii="Palatino Linotype" w:hAnsi="Palatino Linotype"/>
          <w:spacing w:val="-2"/>
        </w:rPr>
        <w:t>Дар мухитхои сунъи намеруяд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@129. Маводи ташхисшавандаи махав (лепра)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Начосат;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Обшуштахо аз маводхои мухити атроф;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Пешоб;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Тароша аз кисмхои сироятёфтаи пуст;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Балгам;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@130. Усулхои микробиологии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ташхиси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 xml:space="preserve">махав (лепра)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агглютинасия;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Усули бактериоскопи;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Чудо кардани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тозапарвардаи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махав;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Усули зуди </w:t>
      </w:r>
      <w:r w:rsidRPr="001F1C43">
        <w:rPr>
          <w:rFonts w:ascii="Palatino Linotype" w:hAnsi="Palatino Linotype"/>
          <w:bCs/>
          <w:spacing w:val="-2"/>
        </w:rPr>
        <w:t>М. leprae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Сирояткунии хайвоноти баландхасос;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@131. РеаксияиМисудабарои ташхисимахав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Хама чавобхо 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Реаксияи мусбат дар шахсони ба шакли силмонанд гирифтор;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Хама чавобхо нодуруст;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Нишондихандаи сироятёбии Т-лимфоситхо;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Реаксияи манфи дар шахсони ба шакли махав монанд гирифтор;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@132. </w:t>
      </w:r>
      <w:r w:rsidRPr="001F1C43">
        <w:rPr>
          <w:rFonts w:ascii="Palatino Linotype" w:hAnsi="Palatino Linotype"/>
          <w:bCs/>
          <w:spacing w:val="3"/>
        </w:rPr>
        <w:t xml:space="preserve">Тавсияи </w:t>
      </w:r>
      <w:r w:rsidRPr="001F1C43">
        <w:rPr>
          <w:rFonts w:ascii="Palatino Linotype" w:hAnsi="Palatino Linotype"/>
          <w:bCs/>
        </w:rPr>
        <w:t>Коринебактерияхо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Ғилофакхосилкуни;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Спорахосилкуни;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Грамманфи;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Кислотаустувор;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Дорои доначахои волютин;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@133. ДоначахоиБабеш-Эрнстмуайян мешаванд бо усули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Грам;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Ожешко;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Нейссер;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Романовский-Гимзе;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Гисс;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@134. </w:t>
      </w:r>
      <w:r w:rsidRPr="001F1C43">
        <w:rPr>
          <w:rFonts w:ascii="Palatino Linotype" w:hAnsi="Palatino Linotype"/>
          <w:bCs/>
          <w:spacing w:val="3"/>
        </w:rPr>
        <w:t xml:space="preserve">Ба </w:t>
      </w:r>
      <w:r w:rsidRPr="001F1C43">
        <w:rPr>
          <w:rFonts w:ascii="Palatino Linotype" w:hAnsi="Palatino Linotype"/>
          <w:bCs/>
        </w:rPr>
        <w:t>мухитхои элективи (интихоби) бароикоринебактерияходахл 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Клауберг;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Тинсдал;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Ру;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Бучин;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@135. Сабзиши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биовари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gravіs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чубчамикроби гулузиндонак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дармухити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Клауберг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spacing w:val="-2"/>
        </w:rPr>
        <w:t>Колонияхои</w:t>
      </w:r>
      <w:r w:rsidRPr="001F1C43">
        <w:rPr>
          <w:rFonts w:ascii="Palatino Linotype" w:hAnsi="Palatino Linotype"/>
        </w:rPr>
        <w:t xml:space="preserve"> хокистаранги сиёх бо хаткашии радиали;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Колонияхои давршакли дамкарда;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Колонияхои шафоф;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Колонияхои дурахшони зард;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Колонияхои чилои марводир дор;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@136. Цистиназаи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корине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бактерияхоро муайян мекунанд</w:t>
      </w:r>
      <w:r>
        <w:rPr>
          <w:rFonts w:ascii="Palatino Linotype" w:hAnsi="Palatino Linotype"/>
          <w:bCs/>
        </w:rPr>
        <w:t>:</w:t>
      </w:r>
    </w:p>
    <w:p w:rsidR="007E687C" w:rsidRPr="004E0EA9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</w:t>
      </w:r>
      <w:r>
        <w:rPr>
          <w:rFonts w:ascii="Palatino Linotype" w:hAnsi="Palatino Linotype"/>
          <w:spacing w:val="-2"/>
        </w:rPr>
        <w:t>Перке;</w:t>
      </w:r>
      <w:r>
        <w:rPr>
          <w:noProof/>
          <w:lang w:eastAsia="ru-RU"/>
        </w:rPr>
        <w:pict>
          <v:shape id="Полилиния 57" o:spid="_x0000_s1033" style="position:absolute;margin-left:49.5pt;margin-top:794pt;width:498pt;height:.0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CFe4kq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</w:rPr>
        <w:t>Пизу;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Манту;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>Закс;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Хеддельсон;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5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@137. Маводи ташхисшаванда дар ташхиси гулузиндонаки ком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Моеъи хароммагз;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Фасод;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Начосат;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Луобиком ва гулу;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Пешоб;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@138. Токсигении коринебактерияхоро муайн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Реаксияиагглютинасия;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Усули иммуноферменти;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УсулиОухтерлони;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пайвастшавии комплемент;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РеаксияиРайт;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@139. Иммунитетигулузиндонак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Кутохмудат;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Зидди токсики;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Гайритамизи;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Табииинофаъолдар кудакон;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Дар реаксияиВидал муайян мешавад;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@140. Барангезандаи сулфакабутак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Ғилофак хосил мекунад;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Аэробхои мутлак;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Грамманфи;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Коккобактерияхои хурд;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@141. Мухитбарои кишти барангезандаи сулфа кабутак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МПА;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МухитиБорде-Жангу;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Плоскирев;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МухитиЛеффлер;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зардобави;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@142. Пешгирии хосаисулфа кабутак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 антибиотикхо;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Бо бактериофагхо;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Бо анатоксинхо;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Бо АКДС;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Боваксинаи аттенуи;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@143. Луобибинию гулуро аз бемори гирифтори сулфа кабутак чи гуна гирифта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 халка;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Бо найча;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Усули"сулфа ба агар";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 пинсет;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Бо шпател;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54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@144. </w:t>
      </w:r>
      <w:r w:rsidRPr="001F1C43">
        <w:rPr>
          <w:rFonts w:ascii="Palatino Linotype" w:hAnsi="Palatino Linotype"/>
          <w:bCs/>
          <w:spacing w:val="3"/>
        </w:rPr>
        <w:t xml:space="preserve">Чубчамикробхои анаэробии хокадори </w:t>
      </w:r>
      <w:r w:rsidRPr="001F1C43">
        <w:rPr>
          <w:rFonts w:ascii="Palatino Linotype" w:hAnsi="Palatino Linotype"/>
          <w:bCs/>
        </w:rPr>
        <w:t>граммусбат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</w:rPr>
      </w:pPr>
      <w:r w:rsidRPr="001F1C43">
        <w:rPr>
          <w:rFonts w:ascii="Palatino Linotype" w:hAnsi="Palatino Linotype"/>
          <w:spacing w:val="-5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A</w:t>
      </w:r>
      <w:r w:rsidRPr="001F1C43">
        <w:rPr>
          <w:rFonts w:ascii="Palatino Linotype" w:hAnsi="Palatino Linotype"/>
          <w:spacing w:val="-5"/>
        </w:rPr>
        <w:t xml:space="preserve">) </w:t>
      </w:r>
      <w:r w:rsidRPr="001F1C43">
        <w:rPr>
          <w:rFonts w:ascii="Palatino Linotype" w:hAnsi="Palatino Linotype"/>
          <w:spacing w:val="-5"/>
          <w:lang w:val="en-US"/>
        </w:rPr>
        <w:t>Bactero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des</w:t>
      </w:r>
      <w:r w:rsidRPr="001F1C43">
        <w:rPr>
          <w:rFonts w:ascii="Palatino Linotype" w:hAnsi="Palatino Linotype"/>
          <w:spacing w:val="-5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$B) Clostr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um;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$C) Eubacter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um;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Ve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lonella;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</w:rPr>
      </w:pPr>
      <w:r w:rsidRPr="001F1C43">
        <w:rPr>
          <w:rFonts w:ascii="Palatino Linotype" w:hAnsi="Palatino Linotype"/>
          <w:spacing w:val="-5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E</w:t>
      </w:r>
      <w:r w:rsidRPr="001F1C43">
        <w:rPr>
          <w:rFonts w:ascii="Palatino Linotype" w:hAnsi="Palatino Linotype"/>
          <w:spacing w:val="-5"/>
        </w:rPr>
        <w:t xml:space="preserve">) </w:t>
      </w:r>
      <w:r w:rsidRPr="001F1C43">
        <w:rPr>
          <w:rFonts w:ascii="Palatino Linotype" w:hAnsi="Palatino Linotype"/>
          <w:spacing w:val="-5"/>
          <w:lang w:val="en-US"/>
        </w:rPr>
        <w:t>Camp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lobacter</w:t>
      </w:r>
      <w:r w:rsidRPr="001F1C43">
        <w:rPr>
          <w:rFonts w:ascii="Palatino Linotype" w:hAnsi="Palatino Linotype"/>
          <w:spacing w:val="-5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345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58" o:spid="_x0000_s1034" style="position:absolute;margin-left:49.5pt;margin-top:794pt;width:498pt;height:.0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AeB1iw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@145. </w:t>
      </w:r>
      <w:r w:rsidRPr="001F1C43">
        <w:rPr>
          <w:rFonts w:ascii="Palatino Linotype" w:hAnsi="Palatino Linotype"/>
          <w:bCs/>
          <w:spacing w:val="3"/>
        </w:rPr>
        <w:t>Мухит барои кишти анаэробхои патогени</w:t>
      </w:r>
      <w:r>
        <w:rPr>
          <w:rFonts w:ascii="Palatino Linotype" w:hAnsi="Palatino Linotype"/>
          <w:bCs/>
          <w:spacing w:val="3"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Агари намаку зардии тухумдор;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МухитиВильсон-Блер;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МухитиСабуро;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МухитиЛефлер;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МПА;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@146. Барангезандаигангренаианаэроби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A</w:t>
      </w:r>
      <w:r w:rsidRPr="001F1C43">
        <w:rPr>
          <w:rFonts w:ascii="Palatino Linotype" w:hAnsi="Palatino Linotype"/>
          <w:spacing w:val="-5"/>
        </w:rPr>
        <w:t>) 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$B) Cl. perfr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ngens;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Cl. 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stolyt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cum;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Cl. sept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cum;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$E) Cl. novy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@147. Ташхиси зуди гангренаи анаэроби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УсулиЕрмольева;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Хромотографияи газию-моеъ;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Вучудиятиклостридияхо;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 нейтрализасия;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Усули биологи;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6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@148. Пешгириигангренаи анаэроби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Хуроки саривакт ва сергизо;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АКДС;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Зардобахои антитоксики;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</w:rPr>
        <w:t>Зардобахои</w:t>
      </w:r>
      <w:r w:rsidRPr="001F1C43">
        <w:rPr>
          <w:rFonts w:ascii="Palatino Linotype" w:hAnsi="Palatino Linotype"/>
          <w:spacing w:val="-2"/>
        </w:rPr>
        <w:t xml:space="preserve"> зидди микроби;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БЦЖ;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@149. Клостридияхоикузос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Хокахо терминали чойгир аст;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Граммусбат;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C)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Перитриххо;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 агари хуни–гемолиз;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@150. Чубчамикроби кузоз </w:t>
      </w:r>
      <w:r w:rsidRPr="001F1C43">
        <w:rPr>
          <w:rFonts w:ascii="Palatino Linotype" w:hAnsi="Palatino Linotype"/>
          <w:bCs/>
          <w:spacing w:val="3"/>
        </w:rPr>
        <w:t xml:space="preserve">чиро </w:t>
      </w:r>
      <w:r w:rsidRPr="001F1C43">
        <w:rPr>
          <w:rFonts w:ascii="Palatino Linotype" w:hAnsi="Palatino Linotype"/>
          <w:bCs/>
        </w:rPr>
        <w:t>хосил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Тетаноспазмин;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Теллурити натрий;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Гиалуронидаза;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Плазмокоагулаза;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Фибринолизин;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@151. Чубчамикроби ботулизм </w:t>
      </w:r>
      <w:r w:rsidRPr="001F1C43">
        <w:rPr>
          <w:rFonts w:ascii="Palatino Linotype" w:hAnsi="Palatino Linotype"/>
          <w:bCs/>
          <w:spacing w:val="3"/>
        </w:rPr>
        <w:t xml:space="preserve">чиро </w:t>
      </w:r>
      <w:r w:rsidRPr="001F1C43">
        <w:rPr>
          <w:rFonts w:ascii="Palatino Linotype" w:hAnsi="Palatino Linotype"/>
          <w:bCs/>
        </w:rPr>
        <w:t>хосил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Гиалуронидаза;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Плазмокоагулаза;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Нейротоксин;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Тетаноспазмин;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Эндотоксина;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@152. </w:t>
      </w:r>
      <w:r w:rsidRPr="001F1C43">
        <w:rPr>
          <w:rFonts w:ascii="Palatino Linotype" w:hAnsi="Palatino Linotype"/>
          <w:bCs/>
          <w:spacing w:val="3"/>
        </w:rPr>
        <w:t xml:space="preserve">Барои ташхиси </w:t>
      </w:r>
      <w:r w:rsidRPr="001F1C43">
        <w:rPr>
          <w:rFonts w:ascii="Palatino Linotype" w:hAnsi="Palatino Linotype"/>
          <w:bCs/>
        </w:rPr>
        <w:t>ботулизм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Реаксияинейтрализасия</w:t>
      </w:r>
      <w:r w:rsidRPr="001F1C43">
        <w:rPr>
          <w:rFonts w:ascii="Palatino Linotype" w:hAnsi="Palatino Linotype"/>
          <w:spacing w:val="-3"/>
        </w:rPr>
        <w:t xml:space="preserve">дар </w:t>
      </w:r>
      <w:r w:rsidRPr="001F1C43">
        <w:rPr>
          <w:rFonts w:ascii="Palatino Linotype" w:hAnsi="Palatino Linotype"/>
        </w:rPr>
        <w:t>мушхои сафед;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Реаксияиагглютинасия;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РПГА;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</w:rPr>
        <w:t>Реаксияи баландхасоси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РеаксияиАсколи;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@153. Табобати</w:t>
      </w:r>
      <w:r w:rsidRPr="001F1C43">
        <w:rPr>
          <w:rFonts w:ascii="Palatino Linotype" w:hAnsi="Palatino Linotype"/>
          <w:bCs/>
          <w:spacing w:val="3"/>
        </w:rPr>
        <w:t xml:space="preserve">бемории </w:t>
      </w:r>
      <w:r w:rsidRPr="001F1C43">
        <w:rPr>
          <w:rFonts w:ascii="Palatino Linotype" w:hAnsi="Palatino Linotype"/>
          <w:bCs/>
        </w:rPr>
        <w:t>ботулизм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Бактериофаг;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Зардобахои зидди микроби;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Зардобаи поливалентии зидди токсики;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Антибиотикхо;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Аутоваксинахо;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@154. Ба бруселлахо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Граммусбат;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Харакат</w:t>
      </w:r>
      <w:r w:rsidRPr="001F1C43">
        <w:rPr>
          <w:rFonts w:ascii="Palatino Linotype" w:hAnsi="Palatino Linotype"/>
          <w:spacing w:val="-2"/>
          <w:lang w:val="tg-Cyrl-TJ"/>
        </w:rPr>
        <w:t>кунанда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Хурдчусса;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Спорохосилкуни;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 мухит серталаб нест;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@155. Антигенхоибруселлахо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Vі-антиген;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Протективи;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Н-антиген;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К-антиген;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Пептидогликан;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@156. Бруселлахо</w:t>
      </w:r>
      <w:r w:rsidRPr="001F1C43">
        <w:rPr>
          <w:rFonts w:ascii="Palatino Linotype" w:hAnsi="Palatino Linotype"/>
          <w:bCs/>
          <w:spacing w:val="3"/>
        </w:rPr>
        <w:t>хасоснок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Дезинфектантхо;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Кислотахо;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НУБ (УФО);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Хароратхои паст;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Омилхоимухити атроф;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@157. Патогенезибруселлез вобаста аст 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$A) </w:t>
      </w:r>
      <w:r w:rsidRPr="001F1C43">
        <w:rPr>
          <w:rFonts w:ascii="Palatino Linotype" w:hAnsi="Palatino Linotype"/>
          <w:spacing w:val="-2"/>
        </w:rPr>
        <w:t>Хосилкунии</w:t>
      </w:r>
      <w:r w:rsidRPr="001F1C43">
        <w:rPr>
          <w:rFonts w:ascii="Palatino Linotype" w:hAnsi="Palatino Linotype"/>
        </w:rPr>
        <w:t>экзотоксин;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Кобилияти пахншавиизахрбосистемаи асаб;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Хосилкунии</w:t>
      </w:r>
      <w:r w:rsidRPr="001F1C43">
        <w:rPr>
          <w:rFonts w:ascii="Palatino Linotype" w:hAnsi="Palatino Linotype"/>
          <w:spacing w:val="-3"/>
        </w:rPr>
        <w:t xml:space="preserve">(дунгича) </w:t>
      </w:r>
      <w:r w:rsidRPr="001F1C43">
        <w:rPr>
          <w:rFonts w:ascii="Palatino Linotype" w:hAnsi="Palatino Linotype"/>
          <w:spacing w:val="-2"/>
        </w:rPr>
        <w:t>гранулемахо;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Таъсири токсинбапардаи луобии системаи хозима;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146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Кобилияти</w:t>
      </w:r>
      <w:r w:rsidRPr="001F1C43">
        <w:rPr>
          <w:rFonts w:ascii="Palatino Linotype" w:hAnsi="Palatino Linotype"/>
          <w:spacing w:val="-3"/>
        </w:rPr>
        <w:t xml:space="preserve">афзоишёби дар хучайрахои системаи </w:t>
      </w:r>
      <w:r w:rsidRPr="001F1C43">
        <w:rPr>
          <w:rFonts w:ascii="Palatino Linotype" w:hAnsi="Palatino Linotype"/>
          <w:spacing w:val="-2"/>
        </w:rPr>
        <w:t xml:space="preserve">лимфоиди- </w:t>
      </w:r>
      <w:r w:rsidRPr="001F1C43">
        <w:rPr>
          <w:rFonts w:ascii="Palatino Linotype" w:hAnsi="Palatino Linotype"/>
        </w:rPr>
        <w:t>макрофаги;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@158. </w:t>
      </w:r>
      <w:r w:rsidRPr="001F1C43">
        <w:rPr>
          <w:rFonts w:ascii="Palatino Linotype" w:hAnsi="Palatino Linotype"/>
          <w:bCs/>
          <w:spacing w:val="3"/>
        </w:rPr>
        <w:t xml:space="preserve">Бо </w:t>
      </w:r>
      <w:r w:rsidRPr="001F1C43">
        <w:rPr>
          <w:rFonts w:ascii="Palatino Linotype" w:hAnsi="Palatino Linotype"/>
          <w:bCs/>
        </w:rPr>
        <w:t>реаксияиРайтмуайян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Пре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ипитинхо;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Агглютининхо;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Антителахои комплемент пайвасткунанда;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Тромбоцитобактерин;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Гемолизин;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9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@159. Холати баландхасосии</w:t>
      </w:r>
      <w:r w:rsidRPr="001F1C43">
        <w:rPr>
          <w:rFonts w:ascii="Palatino Linotype" w:hAnsi="Palatino Linotype"/>
          <w:bCs/>
          <w:spacing w:val="3"/>
        </w:rPr>
        <w:t xml:space="preserve">организмро бо </w:t>
      </w:r>
      <w:r w:rsidRPr="001F1C43">
        <w:rPr>
          <w:rFonts w:ascii="Palatino Linotype" w:hAnsi="Palatino Linotype"/>
          <w:bCs/>
        </w:rPr>
        <w:t>бруселлез муайян мекунанд бо усули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  <w:spacing w:val="-2"/>
        </w:rPr>
        <w:t xml:space="preserve"> Манту;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Туберкулин;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spacing w:val="-2"/>
          <w:lang w:val="tg-Cyrl-TJ"/>
        </w:rPr>
        <w:t>Санҷиши</w:t>
      </w:r>
      <w:r w:rsidRPr="001F1C43">
        <w:rPr>
          <w:rFonts w:ascii="Palatino Linotype" w:hAnsi="Palatino Linotype"/>
        </w:rPr>
        <w:t xml:space="preserve"> Бюрне;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Антраксин;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Люэтин;</w:t>
      </w:r>
    </w:p>
    <w:p w:rsidR="007E687C" w:rsidRPr="00BD229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@160. Пешгирии бемориибруселлез:</w:t>
      </w:r>
      <w:r>
        <w:rPr>
          <w:noProof/>
          <w:lang w:eastAsia="ru-RU"/>
        </w:rPr>
        <w:pict>
          <v:shape id="Полилиния 59" o:spid="_x0000_s1035" style="position:absolute;margin-left:49.5pt;margin-top:794pt;width:498pt;height:.0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B2W6vG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Безараркунии ашёи хом ва махсулоти чорводори;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Бактериофаг;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Ваксинаи кушташуда;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Гамма-глобулин;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Анатоксин;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@161. Барангезандаи бруселлези моли хурди шохдор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A) Brucellamel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tens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Brucellaabortus;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$C) Brucellasu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Brucellacan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$E) Brucellaov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s;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@162. </w:t>
      </w:r>
      <w:r w:rsidRPr="001F1C43">
        <w:rPr>
          <w:rFonts w:ascii="Palatino Linotype" w:hAnsi="Palatino Linotype"/>
          <w:bCs/>
          <w:spacing w:val="3"/>
        </w:rPr>
        <w:t>Таснифи</w:t>
      </w:r>
      <w:r w:rsidRPr="001F1C43">
        <w:rPr>
          <w:rFonts w:ascii="Palatino Linotype" w:hAnsi="Palatino Linotype"/>
          <w:bCs/>
        </w:rPr>
        <w:t>бруселлахо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A2401D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A2401D">
        <w:rPr>
          <w:rFonts w:ascii="Palatino Linotype" w:hAnsi="Palatino Linotype"/>
          <w:spacing w:val="-3"/>
        </w:rPr>
        <w:t>$</w:t>
      </w:r>
      <w:r w:rsidRPr="00A2401D">
        <w:rPr>
          <w:rFonts w:ascii="Palatino Linotype" w:hAnsi="Palatino Linotype"/>
          <w:lang w:val="en-US"/>
        </w:rPr>
        <w:t>A</w:t>
      </w:r>
      <w:r w:rsidRPr="00A2401D">
        <w:rPr>
          <w:rFonts w:ascii="Palatino Linotype" w:hAnsi="Palatino Linotype"/>
        </w:rPr>
        <w:t xml:space="preserve">) </w:t>
      </w:r>
      <w:r w:rsidRPr="001F1C43">
        <w:rPr>
          <w:rFonts w:ascii="Palatino Linotype" w:hAnsi="Palatino Linotype"/>
        </w:rPr>
        <w:t>Хока</w:t>
      </w:r>
      <w:r w:rsidRPr="00A2401D"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хосил</w:t>
      </w:r>
      <w:r w:rsidRPr="00A2401D"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намекунанд</w:t>
      </w:r>
      <w:r w:rsidRPr="00A2401D">
        <w:rPr>
          <w:rFonts w:ascii="Palatino Linotype" w:hAnsi="Palatino Linotype"/>
        </w:rPr>
        <w:t>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Камчинак надоранд;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Дороиғилофак;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 мухитхои гизои серталаб нестанд;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Зуд афзоиш мекунанд;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@163. Кашфкунандаи барангезандаи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Готшлих;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Китазато;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Леффлер;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Гикошима;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Иерсен;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@164. </w:t>
      </w:r>
      <w:r w:rsidRPr="001F1C43">
        <w:rPr>
          <w:rFonts w:ascii="Palatino Linotype" w:hAnsi="Palatino Linotype"/>
          <w:bCs/>
          <w:spacing w:val="3"/>
        </w:rPr>
        <w:t xml:space="preserve">Омилхои </w:t>
      </w:r>
      <w:r w:rsidRPr="001F1C43">
        <w:rPr>
          <w:rFonts w:ascii="Palatino Linotype" w:hAnsi="Palatino Linotype"/>
          <w:bCs/>
        </w:rPr>
        <w:t>патогенииY. pestіs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Хосилкуниигемагглютинин;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Токсини муш;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Хосилкуниигиалуронидаза;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Хосилкунииплазмокоагулаза;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Цитохром;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@165. </w:t>
      </w:r>
      <w:r w:rsidRPr="001F1C43">
        <w:rPr>
          <w:rFonts w:ascii="Palatino Linotype" w:hAnsi="Palatino Linotype"/>
          <w:bCs/>
          <w:spacing w:val="3"/>
        </w:rPr>
        <w:t>Тоун дахл дорад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Уфунатхои табии-лонави;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$B) </w:t>
      </w:r>
      <w:r w:rsidRPr="001F1C43">
        <w:rPr>
          <w:rFonts w:ascii="Palatino Linotype" w:hAnsi="Palatino Linotype"/>
          <w:spacing w:val="-2"/>
        </w:rPr>
        <w:t>Уфунатхои</w:t>
      </w:r>
      <w:r w:rsidRPr="001F1C43">
        <w:rPr>
          <w:rFonts w:ascii="Palatino Linotype" w:hAnsi="Palatino Linotype"/>
        </w:rPr>
        <w:t xml:space="preserve"> зооонози;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spacing w:val="-2"/>
        </w:rPr>
        <w:t>Уфунатхои</w:t>
      </w:r>
      <w:r w:rsidRPr="001F1C43">
        <w:rPr>
          <w:rFonts w:ascii="Palatino Linotype" w:hAnsi="Palatino Linotype"/>
        </w:rPr>
        <w:t xml:space="preserve"> трансмиссиви;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D)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@166. </w:t>
      </w:r>
      <w:r w:rsidRPr="001F1C43">
        <w:rPr>
          <w:rFonts w:ascii="Palatino Linotype" w:hAnsi="Palatino Linotype"/>
          <w:bCs/>
          <w:spacing w:val="3"/>
        </w:rPr>
        <w:t>Барандахои уфунати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Шабуш;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Кайк;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Канахо;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Хармагас;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Магас;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@167. Хусусиятхои культуралии чубчамикроби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Хама чавобхо нодуруст;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Ба мухитхои гизои серталаб нест;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Харорати</w:t>
      </w:r>
      <w:r w:rsidRPr="001F1C43">
        <w:rPr>
          <w:rFonts w:ascii="Palatino Linotype" w:hAnsi="Palatino Linotype"/>
          <w:spacing w:val="-3"/>
        </w:rPr>
        <w:t xml:space="preserve"> сабзиш </w:t>
      </w:r>
      <w:r w:rsidRPr="001F1C43">
        <w:rPr>
          <w:rFonts w:ascii="Palatino Linotype" w:hAnsi="Palatino Linotype"/>
          <w:spacing w:val="-2"/>
        </w:rPr>
        <w:t>28градус;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Колонияхо ба намуди"руймолчаи тури";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E)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@168. Экспресс-ташхиси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lang w:val="en-US"/>
        </w:rPr>
        <w:t>A</w:t>
      </w:r>
      <w:r w:rsidRPr="001F1C43">
        <w:rPr>
          <w:rFonts w:ascii="Palatino Linotype" w:hAnsi="Palatino Linotype"/>
        </w:rPr>
        <w:t>) ИФА;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РеаксияиАсколи;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СанчишиБюрне;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Микроскопия дар майдони торик;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РПГАбарои муайян кардани антиген;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@169. Масунияти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Гайри стерили;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916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Накши асосиро фагоситози нопурра мебозад;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Гайри хоса;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Нофаъол;</w:t>
      </w:r>
    </w:p>
    <w:p w:rsidR="007E687C" w:rsidRPr="001F1C43" w:rsidRDefault="007E687C" w:rsidP="00BD229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Кутохмудат;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@170. Пешгирии</w:t>
      </w:r>
      <w:r w:rsidRPr="001F1C43">
        <w:rPr>
          <w:rFonts w:ascii="Palatino Linotype" w:hAnsi="Palatino Linotype"/>
          <w:bCs/>
          <w:spacing w:val="3"/>
        </w:rPr>
        <w:t xml:space="preserve"> хосаи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Ваксинаи зинда;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Анатоксин;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Ваксинаи кушташуда;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Гамма-глобулин;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СТИ;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@171. </w:t>
      </w:r>
      <w:r w:rsidRPr="001F1C43">
        <w:rPr>
          <w:rFonts w:ascii="Palatino Linotype" w:hAnsi="Palatino Linotype"/>
          <w:bCs/>
          <w:lang w:val="tg-Cyrl-TJ"/>
        </w:rPr>
        <w:t>Барангезандаи яраи сибири ба кадом оила дахл 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Enterobacter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acae;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$B) Sp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llaceae;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C) Bac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llaceae;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Brucellaceae;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$E) M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crococcaceae;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@172. </w:t>
      </w:r>
      <w:r w:rsidRPr="001F1C43">
        <w:rPr>
          <w:rFonts w:ascii="Palatino Linotype" w:hAnsi="Palatino Linotype"/>
          <w:bCs/>
        </w:rPr>
        <w:t>Хусусиятхо</w:t>
      </w:r>
      <w:r w:rsidRPr="001F1C43">
        <w:rPr>
          <w:rFonts w:ascii="Palatino Linotype" w:hAnsi="Palatino Linotype"/>
          <w:bCs/>
          <w:lang w:val="tg-Cyrl-TJ"/>
        </w:rPr>
        <w:t>иморфологии</w:t>
      </w:r>
      <w:r w:rsidRPr="001F1C43">
        <w:rPr>
          <w:rFonts w:ascii="Palatino Linotype" w:hAnsi="Palatino Linotype"/>
          <w:bCs/>
        </w:rPr>
        <w:t>Вас</w:t>
      </w:r>
      <w:r w:rsidRPr="001F1C43">
        <w:rPr>
          <w:rFonts w:ascii="Palatino Linotype" w:hAnsi="Palatino Linotype"/>
          <w:bCs/>
          <w:lang w:val="en-US"/>
        </w:rPr>
        <w:t>. anthrac</w:t>
      </w:r>
      <w:r w:rsidRPr="001F1C43">
        <w:rPr>
          <w:rFonts w:ascii="Palatino Linotype" w:hAnsi="Palatino Linotype"/>
          <w:bCs/>
        </w:rPr>
        <w:t>і</w:t>
      </w:r>
      <w:r w:rsidRPr="001F1C43">
        <w:rPr>
          <w:rFonts w:ascii="Palatino Linotype" w:hAnsi="Palatino Linotype"/>
          <w:bCs/>
          <w:lang w:val="en-US"/>
        </w:rPr>
        <w:t>s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Анаэробхо;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Харакаткунанда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 мухитхои гизои серталаб нест;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Анаэробхо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 xml:space="preserve"> факультатив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Оби пептондорба парда хосил мекунад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@173. </w:t>
      </w:r>
      <w:r w:rsidRPr="001F1C43">
        <w:rPr>
          <w:rFonts w:ascii="Palatino Linotype" w:hAnsi="Palatino Linotype"/>
          <w:bCs/>
          <w:lang w:val="tg-Cyrl-TJ"/>
        </w:rPr>
        <w:t>Шакли клиникии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Асаби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Паренхиматоз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-диффуз</w:t>
      </w:r>
      <w:r w:rsidRPr="001F1C43">
        <w:rPr>
          <w:rFonts w:ascii="Palatino Linotype" w:hAnsi="Palatino Linotype"/>
          <w:spacing w:val="-2"/>
          <w:lang w:val="tg-Cyrl-TJ"/>
        </w:rPr>
        <w:t>иони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lang w:val="tg-Cyrl-TJ"/>
        </w:rPr>
        <w:t>Пусти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Гадуди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Алгид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@174. Холати баландхасоси</w:t>
      </w:r>
      <w:r w:rsidRPr="001F1C43">
        <w:rPr>
          <w:rFonts w:ascii="Palatino Linotype" w:hAnsi="Palatino Linotype"/>
          <w:bCs/>
          <w:lang w:val="tg-Cyrl-TJ"/>
        </w:rPr>
        <w:t>и</w:t>
      </w:r>
      <w:r w:rsidRPr="001F1C43">
        <w:rPr>
          <w:rFonts w:ascii="Palatino Linotype" w:hAnsi="Palatino Linotype"/>
          <w:bCs/>
          <w:spacing w:val="3"/>
          <w:lang w:val="tg-Cyrl-TJ"/>
        </w:rPr>
        <w:t>организм дар вакти бемории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Санчиши</w:t>
      </w:r>
      <w:r w:rsidRPr="001F1C43">
        <w:rPr>
          <w:rFonts w:ascii="Palatino Linotype" w:hAnsi="Palatino Linotype"/>
          <w:spacing w:val="-2"/>
        </w:rPr>
        <w:t>Шик;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Лепро</w:t>
      </w:r>
      <w:r w:rsidRPr="001F1C43">
        <w:rPr>
          <w:rFonts w:ascii="Palatino Linotype" w:hAnsi="Palatino Linotype"/>
          <w:spacing w:val="-2"/>
        </w:rPr>
        <w:t>мин;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Санчиши</w:t>
      </w:r>
      <w:r w:rsidRPr="001F1C43">
        <w:rPr>
          <w:rFonts w:ascii="Palatino Linotype" w:hAnsi="Palatino Linotype"/>
          <w:spacing w:val="-2"/>
        </w:rPr>
        <w:t>Пирке;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Антраксин;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Санчиши</w:t>
      </w:r>
      <w:r w:rsidRPr="001F1C43">
        <w:rPr>
          <w:rFonts w:ascii="Palatino Linotype" w:hAnsi="Palatino Linotype"/>
          <w:spacing w:val="-2"/>
        </w:rPr>
        <w:t>Манту;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@175. Пешгирии</w:t>
      </w:r>
      <w:r w:rsidRPr="001F1C43">
        <w:rPr>
          <w:rFonts w:ascii="Palatino Linotype" w:hAnsi="Palatino Linotype"/>
          <w:bCs/>
          <w:lang w:val="tg-Cyrl-TJ"/>
        </w:rPr>
        <w:t>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Вакцин</w:t>
      </w:r>
      <w:r w:rsidRPr="001F1C43">
        <w:rPr>
          <w:rFonts w:ascii="Palatino Linotype" w:hAnsi="Palatino Linotype"/>
          <w:spacing w:val="-2"/>
          <w:lang w:val="tg-Cyrl-TJ"/>
        </w:rPr>
        <w:t>аи</w:t>
      </w:r>
      <w:r w:rsidRPr="001F1C43">
        <w:rPr>
          <w:rFonts w:ascii="Palatino Linotype" w:hAnsi="Palatino Linotype"/>
          <w:spacing w:val="-2"/>
        </w:rPr>
        <w:t>АКДС;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Вакцин</w:t>
      </w:r>
      <w:r w:rsidRPr="001F1C43">
        <w:rPr>
          <w:rFonts w:ascii="Palatino Linotype" w:hAnsi="Palatino Linotype"/>
          <w:lang w:val="tg-Cyrl-TJ"/>
        </w:rPr>
        <w:t>аи</w:t>
      </w:r>
      <w:r w:rsidRPr="001F1C43">
        <w:rPr>
          <w:rFonts w:ascii="Palatino Linotype" w:hAnsi="Palatino Linotype"/>
        </w:rPr>
        <w:t>СТИ;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Анатоксин;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Зардобаи зидди захри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Вакцин</w:t>
      </w:r>
      <w:r w:rsidRPr="001F1C43">
        <w:rPr>
          <w:rFonts w:ascii="Palatino Linotype" w:hAnsi="Palatino Linotype"/>
          <w:spacing w:val="-2"/>
          <w:lang w:val="tg-Cyrl-TJ"/>
        </w:rPr>
        <w:t>аи</w:t>
      </w:r>
      <w:r w:rsidRPr="001F1C43">
        <w:rPr>
          <w:rFonts w:ascii="Palatino Linotype" w:hAnsi="Palatino Linotype"/>
          <w:spacing w:val="-2"/>
        </w:rPr>
        <w:t>БЦЖ;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@176. </w:t>
      </w:r>
      <w:r w:rsidRPr="001F1C43">
        <w:rPr>
          <w:rFonts w:ascii="Palatino Linotype" w:hAnsi="Palatino Linotype"/>
          <w:bCs/>
          <w:lang w:val="tg-Cyrl-TJ"/>
        </w:rPr>
        <w:t>Ташхиси дифференсиалии</w:t>
      </w:r>
      <w:r w:rsidRPr="001F1C43">
        <w:rPr>
          <w:rFonts w:ascii="Palatino Linotype" w:hAnsi="Palatino Linotype"/>
          <w:bCs/>
        </w:rPr>
        <w:t>Bacіllusаnthracіs</w:t>
      </w:r>
      <w:r w:rsidRPr="001F1C43">
        <w:rPr>
          <w:rFonts w:ascii="Palatino Linotype" w:hAnsi="Palatino Linotype"/>
          <w:bCs/>
          <w:lang w:val="tg-Cyrl-TJ"/>
        </w:rPr>
        <w:t>аз</w:t>
      </w:r>
      <w:r w:rsidRPr="001F1C43">
        <w:rPr>
          <w:rFonts w:ascii="Palatino Linotype" w:hAnsi="Palatino Linotype"/>
          <w:bCs/>
        </w:rPr>
        <w:t>антракоид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$A) </w:t>
      </w:r>
      <w:r w:rsidRPr="001F1C43">
        <w:rPr>
          <w:rFonts w:ascii="Palatino Linotype" w:hAnsi="Palatino Linotype"/>
          <w:lang w:val="tg-Cyrl-TJ"/>
        </w:rPr>
        <w:t>Хушкардан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Гемолиз;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Фибринолизин;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Хасосноки ба</w:t>
      </w:r>
      <w:r w:rsidRPr="001F1C43">
        <w:rPr>
          <w:rFonts w:ascii="Palatino Linotype" w:hAnsi="Palatino Linotype"/>
          <w:spacing w:val="-2"/>
        </w:rPr>
        <w:t>антибиотик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Хусусиятхо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 xml:space="preserve"> биохими</w:t>
      </w:r>
      <w:r w:rsidRPr="001F1C43">
        <w:rPr>
          <w:rFonts w:ascii="Palatino Linotype" w:hAnsi="Palatino Linotype"/>
          <w:spacing w:val="-2"/>
          <w:lang w:val="tg-Cyrl-TJ"/>
        </w:rPr>
        <w:t>яви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@177. </w:t>
      </w:r>
      <w:r w:rsidRPr="001F1C43">
        <w:rPr>
          <w:rFonts w:ascii="Palatino Linotype" w:hAnsi="Palatino Linotype"/>
          <w:spacing w:val="-2"/>
        </w:rPr>
        <w:t>Хусусиятхо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bCs/>
        </w:rPr>
        <w:t xml:space="preserve"> морфологии </w:t>
      </w:r>
      <w:r w:rsidRPr="001F1C43">
        <w:rPr>
          <w:rFonts w:ascii="Palatino Linotype" w:hAnsi="Palatino Linotype"/>
          <w:bCs/>
          <w:lang w:val="tg-Cyrl-TJ"/>
        </w:rPr>
        <w:t xml:space="preserve">барангезандаи </w:t>
      </w:r>
      <w:r w:rsidRPr="001F1C43">
        <w:rPr>
          <w:rFonts w:ascii="Palatino Linotype" w:hAnsi="Palatino Linotype"/>
          <w:bCs/>
        </w:rPr>
        <w:t>туляреми</w:t>
      </w:r>
      <w:r w:rsidRPr="001F1C43">
        <w:rPr>
          <w:rFonts w:ascii="Palatino Linotype" w:hAnsi="Palatino Linotype"/>
          <w:bCs/>
          <w:lang w:val="tg-Cyrl-TJ"/>
        </w:rPr>
        <w:t>я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Хока дар маркази хучайра чойгир аст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Коккобактери</w:t>
      </w:r>
      <w:r w:rsidRPr="001F1C43">
        <w:rPr>
          <w:rFonts w:ascii="Palatino Linotype" w:hAnsi="Palatino Linotype"/>
          <w:lang w:val="tg-Cyrl-TJ"/>
        </w:rPr>
        <w:t>я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Харакаткунанда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Занчиршакл;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Граммусбат;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@178. </w:t>
      </w:r>
      <w:r w:rsidRPr="001F1C43">
        <w:rPr>
          <w:rFonts w:ascii="Palatino Linotype" w:hAnsi="Palatino Linotype"/>
          <w:bCs/>
          <w:lang w:val="tg-Cyrl-TJ"/>
        </w:rPr>
        <w:t>Масунияти</w:t>
      </w:r>
      <w:r w:rsidRPr="001F1C43">
        <w:rPr>
          <w:rFonts w:ascii="Palatino Linotype" w:hAnsi="Palatino Linotype"/>
          <w:bCs/>
        </w:rPr>
        <w:t>туляреми</w:t>
      </w:r>
      <w:r w:rsidRPr="001F1C43">
        <w:rPr>
          <w:rFonts w:ascii="Palatino Linotype" w:hAnsi="Palatino Linotype"/>
          <w:bCs/>
          <w:lang w:val="tg-Cyrl-TJ"/>
        </w:rPr>
        <w:t>я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Зидди токсики;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Ноустувор</w:t>
      </w:r>
      <w:r w:rsidRPr="001F1C43">
        <w:rPr>
          <w:rFonts w:ascii="Palatino Linotype" w:hAnsi="Palatino Linotype"/>
          <w:spacing w:val="-2"/>
        </w:rPr>
        <w:t>,</w:t>
      </w:r>
      <w:r w:rsidRPr="001F1C43">
        <w:rPr>
          <w:rFonts w:ascii="Palatino Linotype" w:hAnsi="Palatino Linotype"/>
          <w:spacing w:val="-2"/>
          <w:lang w:val="tg-Cyrl-TJ"/>
        </w:rPr>
        <w:t>суст инкишофёфта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Гайри стерили ба стерили мегузарад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Табиии нофаъол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E) </w:t>
      </w:r>
      <w:r w:rsidRPr="001F1C43">
        <w:rPr>
          <w:rFonts w:ascii="Palatino Linotype" w:hAnsi="Palatino Linotype"/>
          <w:lang w:val="tg-Cyrl-TJ"/>
        </w:rPr>
        <w:t xml:space="preserve">Масунияти </w:t>
      </w:r>
      <w:r w:rsidRPr="001F1C43">
        <w:rPr>
          <w:rFonts w:ascii="Palatino Linotype" w:hAnsi="Palatino Linotype"/>
        </w:rPr>
        <w:t>гуморал</w:t>
      </w:r>
      <w:r w:rsidRPr="001F1C43">
        <w:rPr>
          <w:rFonts w:ascii="Palatino Linotype" w:hAnsi="Palatino Linotype"/>
          <w:lang w:val="tg-Cyrl-TJ"/>
        </w:rPr>
        <w:t>ии хучайрави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@179. Пешгирии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хосаи </w:t>
      </w:r>
      <w:r w:rsidRPr="001F1C43">
        <w:rPr>
          <w:rFonts w:ascii="Palatino Linotype" w:hAnsi="Palatino Linotype"/>
          <w:bCs/>
        </w:rPr>
        <w:t>туляреми</w:t>
      </w:r>
      <w:r w:rsidRPr="001F1C43">
        <w:rPr>
          <w:rFonts w:ascii="Palatino Linotype" w:hAnsi="Palatino Linotype"/>
          <w:bCs/>
          <w:lang w:val="tg-Cyrl-TJ"/>
        </w:rPr>
        <w:t>я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Ваксинаи кушташуда;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Вак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ин</w:t>
      </w:r>
      <w:r w:rsidRPr="001F1C43">
        <w:rPr>
          <w:rFonts w:ascii="Palatino Linotype" w:hAnsi="Palatino Linotype"/>
          <w:spacing w:val="-2"/>
          <w:lang w:val="tg-Cyrl-TJ"/>
        </w:rPr>
        <w:t>аи</w:t>
      </w:r>
      <w:r w:rsidRPr="001F1C43">
        <w:rPr>
          <w:rFonts w:ascii="Palatino Linotype" w:hAnsi="Palatino Linotype"/>
          <w:spacing w:val="-2"/>
        </w:rPr>
        <w:t>Гейский-Эльберт;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ин</w:t>
      </w:r>
      <w:r w:rsidRPr="001F1C43">
        <w:rPr>
          <w:rFonts w:ascii="Palatino Linotype" w:hAnsi="Palatino Linotype"/>
          <w:spacing w:val="-2"/>
          <w:lang w:val="tg-Cyrl-TJ"/>
        </w:rPr>
        <w:t>аи</w:t>
      </w:r>
      <w:r w:rsidRPr="001F1C43">
        <w:rPr>
          <w:rFonts w:ascii="Palatino Linotype" w:hAnsi="Palatino Linotype"/>
          <w:spacing w:val="-2"/>
        </w:rPr>
        <w:t>СТИ;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Мубориза бохояндахо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Бактериофаг;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@180. </w:t>
      </w:r>
      <w:r w:rsidRPr="001F1C43">
        <w:rPr>
          <w:rFonts w:ascii="Palatino Linotype" w:hAnsi="Palatino Linotype"/>
          <w:bCs/>
          <w:lang w:val="tg-Cyrl-TJ"/>
        </w:rPr>
        <w:t>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$A) </w:t>
      </w:r>
      <w:r w:rsidRPr="001F1C43">
        <w:rPr>
          <w:rFonts w:ascii="Palatino Linotype" w:hAnsi="Palatino Linotype"/>
          <w:lang w:val="tg-Cyrl-TJ"/>
        </w:rPr>
        <w:t xml:space="preserve">Уфунати </w:t>
      </w:r>
      <w:r w:rsidRPr="001F1C43">
        <w:rPr>
          <w:rFonts w:ascii="Palatino Linotype" w:hAnsi="Palatino Linotype"/>
        </w:rPr>
        <w:t>антроонози;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Уфунати</w:t>
      </w:r>
      <w:r w:rsidRPr="001F1C43">
        <w:rPr>
          <w:rFonts w:ascii="Palatino Linotype" w:hAnsi="Palatino Linotype"/>
          <w:spacing w:val="-2"/>
        </w:rPr>
        <w:t>трансмиссиви;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spacing w:val="-2"/>
          <w:lang w:val="tg-Cyrl-TJ"/>
        </w:rPr>
        <w:t>Уфунати</w:t>
      </w:r>
      <w:r w:rsidRPr="001F1C43">
        <w:rPr>
          <w:rFonts w:ascii="Palatino Linotype" w:hAnsi="Palatino Linotype"/>
          <w:lang w:val="tg-Cyrl-TJ"/>
        </w:rPr>
        <w:t>з</w:t>
      </w:r>
      <w:r w:rsidRPr="001F1C43">
        <w:rPr>
          <w:rFonts w:ascii="Palatino Linotype" w:hAnsi="Palatino Linotype"/>
        </w:rPr>
        <w:t>оонози;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Уфунатихавоги-катраги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Уфунатичинси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@181. Чубчамикроби граммусбат,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ки </w:t>
      </w:r>
      <w:r w:rsidRPr="001F1C43">
        <w:rPr>
          <w:rFonts w:ascii="Palatino Linotype" w:hAnsi="Palatino Linotype"/>
          <w:bCs/>
        </w:rPr>
        <w:t>эндоспор</w:t>
      </w:r>
      <w:r w:rsidRPr="001F1C43">
        <w:rPr>
          <w:rFonts w:ascii="Palatino Linotype" w:hAnsi="Palatino Linotype"/>
          <w:bCs/>
          <w:lang w:val="tg-Cyrl-TJ"/>
        </w:rPr>
        <w:t>а хосил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Басиллахои яраи сибири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Листери</w:t>
      </w:r>
      <w:r w:rsidRPr="001F1C43">
        <w:rPr>
          <w:rFonts w:ascii="Palatino Linotype" w:hAnsi="Palatino Linotype"/>
          <w:spacing w:val="-2"/>
          <w:lang w:val="tg-Cyrl-TJ"/>
        </w:rPr>
        <w:t>яхо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Коринебактери</w:t>
      </w:r>
      <w:r w:rsidRPr="001F1C43">
        <w:rPr>
          <w:rFonts w:ascii="Palatino Linotype" w:hAnsi="Palatino Linotype"/>
          <w:spacing w:val="-2"/>
          <w:lang w:val="tg-Cyrl-TJ"/>
        </w:rPr>
        <w:t>яхо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Микобактери</w:t>
      </w:r>
      <w:r w:rsidRPr="001F1C43">
        <w:rPr>
          <w:rFonts w:ascii="Palatino Linotype" w:hAnsi="Palatino Linotype"/>
          <w:spacing w:val="-2"/>
          <w:lang w:val="tg-Cyrl-TJ"/>
        </w:rPr>
        <w:t>яхо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Актиномицет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@182. Антраксин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Аллерген;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Анатоксин;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Экзотоксин;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Эндотоксин;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Гамма-глобулин;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@183.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Шаклхои </w:t>
      </w:r>
      <w:r w:rsidRPr="001F1C43">
        <w:rPr>
          <w:rFonts w:ascii="Palatino Linotype" w:hAnsi="Palatino Linotype"/>
          <w:bCs/>
        </w:rPr>
        <w:t>клини</w:t>
      </w:r>
      <w:r w:rsidRPr="001F1C43">
        <w:rPr>
          <w:rFonts w:ascii="Palatino Linotype" w:hAnsi="Palatino Linotype"/>
          <w:bCs/>
          <w:lang w:val="tg-Cyrl-TJ"/>
        </w:rPr>
        <w:t>кии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$A) </w:t>
      </w:r>
      <w:r w:rsidRPr="001F1C43">
        <w:rPr>
          <w:rFonts w:ascii="Palatino Linotype" w:hAnsi="Palatino Linotype"/>
          <w:lang w:val="tg-Cyrl-TJ"/>
        </w:rPr>
        <w:t>Пусти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$B) </w:t>
      </w:r>
      <w:r w:rsidRPr="001F1C43">
        <w:rPr>
          <w:rFonts w:ascii="Palatino Linotype" w:hAnsi="Palatino Linotype"/>
          <w:lang w:val="tg-Cyrl-TJ"/>
        </w:rPr>
        <w:t>Шуши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lang w:val="tg-Cyrl-TJ"/>
        </w:rPr>
        <w:t>Рудави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Хама чавобхо нодуруст;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E)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@184. </w:t>
      </w:r>
      <w:r w:rsidRPr="001F1C43">
        <w:rPr>
          <w:rFonts w:ascii="Palatino Linotype" w:hAnsi="Palatino Linotype"/>
          <w:bCs/>
          <w:lang w:val="tg-Cyrl-TJ"/>
        </w:rPr>
        <w:t>Масунияти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Зидди токсики;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Гайри стерили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Намуди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Нофаъол;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$E) </w:t>
      </w:r>
      <w:r w:rsidRPr="001F1C43">
        <w:rPr>
          <w:rFonts w:ascii="Palatino Linotype" w:hAnsi="Palatino Linotype"/>
          <w:lang w:val="tg-Cyrl-TJ"/>
        </w:rPr>
        <w:t>Модарзоди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15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60" o:spid="_x0000_s1036" style="position:absolute;margin-left:49.5pt;margin-top:794pt;width:498pt;height:.0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@185. </w:t>
      </w:r>
      <w:r w:rsidRPr="001F1C43">
        <w:rPr>
          <w:rFonts w:ascii="Palatino Linotype" w:hAnsi="Palatino Linotype"/>
          <w:bCs/>
          <w:lang w:val="tg-Cyrl-TJ"/>
        </w:rPr>
        <w:t>Аломатхои</w:t>
      </w:r>
      <w:r w:rsidRPr="001F1C43">
        <w:rPr>
          <w:rFonts w:ascii="Palatino Linotype" w:hAnsi="Palatino Linotype"/>
          <w:bCs/>
        </w:rPr>
        <w:t>морфологии</w:t>
      </w:r>
      <w:r w:rsidRPr="001F1C43">
        <w:rPr>
          <w:rFonts w:ascii="Palatino Linotype" w:hAnsi="Palatino Linotype"/>
          <w:bCs/>
          <w:lang w:val="tg-Cyrl-TJ"/>
        </w:rPr>
        <w:t xml:space="preserve"> барангезандаи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Граммусбат;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Ғилофак</w:t>
      </w:r>
      <w:r w:rsidRPr="001F1C43">
        <w:rPr>
          <w:rFonts w:ascii="Palatino Linotype" w:hAnsi="Palatino Linotype"/>
          <w:lang w:val="tg-Cyrl-TJ"/>
        </w:rPr>
        <w:t xml:space="preserve"> хосил мекунад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C)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Камчинак</w:t>
      </w:r>
      <w:r w:rsidRPr="001F1C43">
        <w:rPr>
          <w:rFonts w:ascii="Palatino Linotype" w:hAnsi="Palatino Linotype"/>
          <w:lang w:val="tg-Cyrl-TJ"/>
        </w:rPr>
        <w:t>надорад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6D06AF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@186. </w:t>
      </w:r>
      <w:r w:rsidRPr="001F1C43">
        <w:rPr>
          <w:rFonts w:ascii="Palatino Linotype" w:hAnsi="Palatino Linotype"/>
          <w:bCs/>
          <w:lang w:val="tg-Cyrl-TJ"/>
        </w:rPr>
        <w:t>Роххои сироятёби бо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Ғизои;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$B) </w:t>
      </w:r>
      <w:r w:rsidRPr="001F1C43">
        <w:rPr>
          <w:rFonts w:ascii="Palatino Linotype" w:hAnsi="Palatino Linotype"/>
          <w:lang w:val="tg-Cyrl-TJ"/>
        </w:rPr>
        <w:t>Тамоси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Тра</w:t>
      </w:r>
      <w:r w:rsidRPr="001F1C43">
        <w:rPr>
          <w:rFonts w:ascii="Palatino Linotype" w:hAnsi="Palatino Linotype"/>
          <w:lang w:val="tg-Cyrl-TJ"/>
        </w:rPr>
        <w:t>н</w:t>
      </w:r>
      <w:r w:rsidRPr="001F1C43">
        <w:rPr>
          <w:rFonts w:ascii="Palatino Linotype" w:hAnsi="Palatino Linotype"/>
        </w:rPr>
        <w:t>смиссив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D)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@187. </w:t>
      </w:r>
      <w:r w:rsidRPr="001F1C43">
        <w:rPr>
          <w:rFonts w:ascii="Palatino Linotype" w:hAnsi="Palatino Linotype"/>
          <w:bCs/>
          <w:spacing w:val="3"/>
          <w:lang w:val="tg-Cyrl-TJ"/>
        </w:rPr>
        <w:t>Хатарноктарин махсулоте, ки бо яраи сибири сироятёфта шуд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Махсулоти гушти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Об;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Сабзавот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Махсулоти мохи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Парандахо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@188. </w:t>
      </w:r>
      <w:r w:rsidRPr="001F1C43">
        <w:rPr>
          <w:rFonts w:ascii="Palatino Linotype" w:hAnsi="Palatino Linotype"/>
          <w:bCs/>
          <w:lang w:val="tg-Cyrl-TJ"/>
        </w:rPr>
        <w:t>Манбаъи</w:t>
      </w:r>
      <w:r w:rsidRPr="001F1C43">
        <w:rPr>
          <w:rFonts w:ascii="Palatino Linotype" w:hAnsi="Palatino Linotype"/>
          <w:bCs/>
        </w:rPr>
        <w:t>уфунат</w:t>
      </w:r>
      <w:r w:rsidRPr="001F1C43">
        <w:rPr>
          <w:rFonts w:ascii="Palatino Linotype" w:hAnsi="Palatino Linotype"/>
          <w:bCs/>
          <w:lang w:val="tg-Cyrl-TJ"/>
        </w:rPr>
        <w:t>и яраи сибири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Чорвои бемор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Хояндахо;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Паррандахои хонаги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 xml:space="preserve">Одами </w:t>
      </w:r>
      <w:r w:rsidRPr="001F1C43">
        <w:rPr>
          <w:rFonts w:ascii="Palatino Linotype" w:hAnsi="Palatino Linotype"/>
          <w:spacing w:val="-2"/>
        </w:rPr>
        <w:t>бемор;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Бактерио</w:t>
      </w:r>
      <w:r w:rsidRPr="001F1C43">
        <w:rPr>
          <w:rFonts w:ascii="Palatino Linotype" w:hAnsi="Palatino Linotype"/>
          <w:spacing w:val="-2"/>
          <w:lang w:val="tg-Cyrl-TJ"/>
        </w:rPr>
        <w:t>баранда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@189. Хусусиятхо</w:t>
      </w:r>
      <w:r w:rsidRPr="001F1C43">
        <w:rPr>
          <w:rFonts w:ascii="Palatino Linotype" w:hAnsi="Palatino Linotype"/>
          <w:bCs/>
          <w:lang w:val="tg-Cyrl-TJ"/>
        </w:rPr>
        <w:t>и морфологии</w:t>
      </w:r>
      <w:r w:rsidRPr="001F1C43">
        <w:rPr>
          <w:rFonts w:ascii="Palatino Linotype" w:hAnsi="Palatino Linotype"/>
          <w:bCs/>
        </w:rPr>
        <w:t>Bac. anthracіs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Ба мухитхои гизои серталаб нест;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Колони</w:t>
      </w:r>
      <w:r w:rsidRPr="001F1C43">
        <w:rPr>
          <w:rFonts w:ascii="Palatino Linotype" w:hAnsi="Palatino Linotype"/>
          <w:lang w:val="tg-Cyrl-TJ"/>
        </w:rPr>
        <w:t>яхо дар шакли</w:t>
      </w:r>
      <w:r w:rsidRPr="001F1C43">
        <w:rPr>
          <w:rFonts w:ascii="Palatino Linotype" w:hAnsi="Palatino Linotype"/>
        </w:rPr>
        <w:t>"</w:t>
      </w:r>
      <w:r w:rsidRPr="001F1C43">
        <w:rPr>
          <w:rFonts w:ascii="Palatino Linotype" w:hAnsi="Palatino Linotype"/>
          <w:lang w:val="tg-Cyrl-TJ"/>
        </w:rPr>
        <w:t>сари</w:t>
      </w:r>
      <w:r w:rsidRPr="001F1C43">
        <w:rPr>
          <w:rFonts w:ascii="Palatino Linotype" w:hAnsi="Palatino Linotype"/>
        </w:rPr>
        <w:t>медуз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";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Анаэробхо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>факултатив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D)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E</w:t>
      </w:r>
      <w:r w:rsidRPr="001F1C43">
        <w:rPr>
          <w:rFonts w:ascii="Palatino Linotype" w:hAnsi="Palatino Linotype"/>
          <w:spacing w:val="-2"/>
        </w:rPr>
        <w:t>) Хама чавобхо нодуруст;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@190. </w:t>
      </w:r>
      <w:r w:rsidRPr="001F1C43">
        <w:rPr>
          <w:rFonts w:ascii="Palatino Linotype" w:hAnsi="Palatino Linotype"/>
          <w:bCs/>
          <w:lang w:val="en-US"/>
        </w:rPr>
        <w:t>Bac</w:t>
      </w:r>
      <w:r w:rsidRPr="001F1C43">
        <w:rPr>
          <w:rFonts w:ascii="Palatino Linotype" w:hAnsi="Palatino Linotype"/>
          <w:bCs/>
        </w:rPr>
        <w:t xml:space="preserve">. </w:t>
      </w:r>
      <w:r w:rsidRPr="001F1C43">
        <w:rPr>
          <w:rFonts w:ascii="Palatino Linotype" w:hAnsi="Palatino Linotype"/>
          <w:bCs/>
          <w:lang w:val="en-US"/>
        </w:rPr>
        <w:t>anthrac</w:t>
      </w:r>
      <w:r w:rsidRPr="001F1C43">
        <w:rPr>
          <w:rFonts w:ascii="Palatino Linotype" w:hAnsi="Palatino Linotype"/>
          <w:bCs/>
        </w:rPr>
        <w:t>і</w:t>
      </w:r>
      <w:r w:rsidRPr="001F1C43">
        <w:rPr>
          <w:rFonts w:ascii="Palatino Linotype" w:hAnsi="Palatino Linotype"/>
          <w:bCs/>
          <w:lang w:val="en-US"/>
        </w:rPr>
        <w:t>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Чубчамикроби граммусбат</w:t>
      </w:r>
      <w:r w:rsidRPr="001F1C43">
        <w:rPr>
          <w:rFonts w:ascii="Palatino Linotype" w:hAnsi="Palatino Linotype"/>
          <w:lang w:val="tg-Cyrl-TJ"/>
        </w:rPr>
        <w:t>бо</w:t>
      </w:r>
      <w:r w:rsidRPr="001F1C43">
        <w:rPr>
          <w:rFonts w:ascii="Palatino Linotype" w:hAnsi="Palatino Linotype"/>
          <w:spacing w:val="-3"/>
          <w:lang w:val="tg-Cyrl-TJ"/>
        </w:rPr>
        <w:t xml:space="preserve">нугхои </w:t>
      </w:r>
      <w:r w:rsidRPr="001F1C43">
        <w:rPr>
          <w:rFonts w:ascii="Palatino Linotype" w:hAnsi="Palatino Linotype"/>
        </w:rPr>
        <w:t>"</w:t>
      </w:r>
      <w:r w:rsidRPr="001F1C43">
        <w:rPr>
          <w:rFonts w:ascii="Palatino Linotype" w:hAnsi="Palatino Linotype"/>
          <w:lang w:val="tg-Cyrl-TJ"/>
        </w:rPr>
        <w:t>бурида</w:t>
      </w:r>
      <w:r w:rsidRPr="001F1C43">
        <w:rPr>
          <w:rFonts w:ascii="Palatino Linotype" w:hAnsi="Palatino Linotype"/>
        </w:rPr>
        <w:t>";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Чубчамикроби грамманфи</w:t>
      </w:r>
      <w:r w:rsidRPr="001F1C43">
        <w:rPr>
          <w:rFonts w:ascii="Palatino Linotype" w:hAnsi="Palatino Linotype"/>
          <w:spacing w:val="-2"/>
          <w:lang w:val="tg-Cyrl-TJ"/>
        </w:rPr>
        <w:t>бо</w:t>
      </w:r>
      <w:r w:rsidRPr="001F1C43">
        <w:rPr>
          <w:rFonts w:ascii="Palatino Linotype" w:hAnsi="Palatino Linotype"/>
          <w:spacing w:val="-3"/>
          <w:lang w:val="tg-Cyrl-TJ"/>
        </w:rPr>
        <w:t>нугхои даврашакл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Чубчамикроби</w:t>
      </w:r>
      <w:r w:rsidRPr="001F1C43">
        <w:rPr>
          <w:rFonts w:ascii="Palatino Linotype" w:hAnsi="Palatino Linotype"/>
          <w:spacing w:val="-2"/>
          <w:lang w:val="tg-Cyrl-TJ"/>
        </w:rPr>
        <w:t xml:space="preserve"> зери кунч чойгир шуда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Чубчамикроби</w:t>
      </w:r>
      <w:r w:rsidRPr="001F1C43">
        <w:rPr>
          <w:rFonts w:ascii="Palatino Linotype" w:hAnsi="Palatino Linotype"/>
          <w:spacing w:val="-2"/>
          <w:lang w:val="tg-Cyrl-TJ"/>
        </w:rPr>
        <w:t>рост чойгир шуда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Чубчамикроби </w:t>
      </w:r>
      <w:r w:rsidRPr="001F1C43">
        <w:rPr>
          <w:rFonts w:ascii="Palatino Linotype" w:hAnsi="Palatino Linotype"/>
          <w:spacing w:val="-2"/>
          <w:lang w:val="tg-Cyrl-TJ"/>
        </w:rPr>
        <w:t>кач 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13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@191. </w:t>
      </w:r>
      <w:r w:rsidRPr="001F1C43">
        <w:rPr>
          <w:rFonts w:ascii="Palatino Linotype" w:hAnsi="Palatino Linotype"/>
          <w:bCs/>
          <w:spacing w:val="3"/>
          <w:lang w:val="tg-Cyrl-TJ"/>
        </w:rPr>
        <w:t>Барои муайян кардани антителахои нопурраи бруселлез кадом реаксияро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Кумбс;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Кунс;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РПГА;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Опсоно-фагоцитар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Санчиши</w:t>
      </w:r>
      <w:r w:rsidRPr="001F1C43">
        <w:rPr>
          <w:rFonts w:ascii="Palatino Linotype" w:hAnsi="Palatino Linotype"/>
          <w:spacing w:val="-2"/>
        </w:rPr>
        <w:t>Бюрне;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15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61" o:spid="_x0000_s1037" style="position:absolute;margin-left:49.5pt;margin-top:794pt;width:498pt;height:.0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@192.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Истеъмоли кадом махсулот бо </w:t>
      </w:r>
      <w:r w:rsidRPr="001F1C43">
        <w:rPr>
          <w:rFonts w:ascii="Palatino Linotype" w:hAnsi="Palatino Linotype"/>
          <w:bCs/>
        </w:rPr>
        <w:t>бру</w:t>
      </w:r>
      <w:r w:rsidRPr="001F1C43">
        <w:rPr>
          <w:rFonts w:ascii="Palatino Linotype" w:hAnsi="Palatino Linotype"/>
          <w:bCs/>
          <w:lang w:val="tg-Cyrl-TJ"/>
        </w:rPr>
        <w:t>с</w:t>
      </w:r>
      <w:r w:rsidRPr="001F1C43">
        <w:rPr>
          <w:rFonts w:ascii="Palatino Linotype" w:hAnsi="Palatino Linotype"/>
          <w:bCs/>
        </w:rPr>
        <w:t>еллез</w:t>
      </w:r>
      <w:r w:rsidRPr="001F1C43">
        <w:rPr>
          <w:rFonts w:ascii="Palatino Linotype" w:hAnsi="Palatino Linotype"/>
          <w:bCs/>
          <w:lang w:val="tg-Cyrl-TJ"/>
        </w:rPr>
        <w:t>сир</w:t>
      </w:r>
      <w:r w:rsidRPr="001F1C43">
        <w:rPr>
          <w:rFonts w:ascii="Palatino Linotype" w:hAnsi="Palatino Linotype"/>
          <w:bCs/>
        </w:rPr>
        <w:t>о</w:t>
      </w:r>
      <w:r w:rsidRPr="001F1C43">
        <w:rPr>
          <w:rFonts w:ascii="Palatino Linotype" w:hAnsi="Palatino Linotype"/>
          <w:bCs/>
          <w:lang w:val="tg-Cyrl-TJ"/>
        </w:rPr>
        <w:t>ятёфта</w:t>
      </w:r>
      <w:r w:rsidRPr="001F1C43">
        <w:rPr>
          <w:rFonts w:ascii="Palatino Linotype" w:hAnsi="Palatino Linotype"/>
          <w:bCs/>
          <w:spacing w:val="3"/>
          <w:lang w:val="tg-Cyrl-TJ"/>
        </w:rPr>
        <w:t>хатарноктар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Об;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B) </w:t>
      </w:r>
      <w:r w:rsidRPr="001F1C43">
        <w:rPr>
          <w:rFonts w:ascii="Palatino Linotype" w:hAnsi="Palatino Linotype"/>
          <w:spacing w:val="-2"/>
          <w:lang w:val="tg-Cyrl-TJ"/>
        </w:rPr>
        <w:t>Шир</w:t>
      </w:r>
      <w:r w:rsidRPr="001F1C43">
        <w:rPr>
          <w:rFonts w:ascii="Palatino Linotype" w:hAnsi="Palatino Linotype"/>
          <w:spacing w:val="-2"/>
        </w:rPr>
        <w:t>,панир,</w:t>
      </w:r>
      <w:r w:rsidRPr="001F1C43">
        <w:rPr>
          <w:rFonts w:ascii="Palatino Linotype" w:hAnsi="Palatino Linotype"/>
          <w:spacing w:val="-3"/>
          <w:lang w:val="tg-Cyrl-TJ"/>
        </w:rPr>
        <w:t>равган</w:t>
      </w:r>
      <w:r w:rsidRPr="001F1C43">
        <w:rPr>
          <w:rFonts w:ascii="Palatino Linotype" w:hAnsi="Palatino Linotype"/>
          <w:spacing w:val="-2"/>
        </w:rPr>
        <w:t>,</w:t>
      </w:r>
      <w:r w:rsidRPr="001F1C43">
        <w:rPr>
          <w:rFonts w:ascii="Palatino Linotype" w:hAnsi="Palatino Linotype"/>
          <w:spacing w:val="-3"/>
          <w:lang w:val="tg-Cyrl-TJ"/>
        </w:rPr>
        <w:t>гушт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Сабзавот, мева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Мохи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Парранда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@193. </w:t>
      </w:r>
      <w:r w:rsidRPr="001F1C43">
        <w:rPr>
          <w:rFonts w:ascii="Palatino Linotype" w:hAnsi="Palatino Linotype"/>
          <w:bCs/>
          <w:spacing w:val="3"/>
          <w:lang w:val="tg-Cyrl-TJ"/>
        </w:rPr>
        <w:t>Манбаъи тоун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Хояндахо;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Канахо;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Гусфандон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Шутур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4F4957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Каламуш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@194.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Ба кадом авлод дахл дорад барангезандаи мараз (сифилис)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$A) Borrel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$B) Bordetella;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C) Treponema;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Leptosp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ra;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$E) Mycobacter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>@195. Tr. pall</w:t>
      </w:r>
      <w:r w:rsidRPr="001F1C43">
        <w:rPr>
          <w:rFonts w:ascii="Palatino Linotype" w:hAnsi="Palatino Linotype"/>
          <w:bCs/>
        </w:rPr>
        <w:t>і</w:t>
      </w:r>
      <w:r w:rsidRPr="001F1C43">
        <w:rPr>
          <w:rFonts w:ascii="Palatino Linotype" w:hAnsi="Palatino Linotype"/>
          <w:bCs/>
          <w:lang w:val="en-US"/>
        </w:rPr>
        <w:t>dum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A2401D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A2401D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A</w:t>
      </w:r>
      <w:r w:rsidRPr="001F1C43">
        <w:rPr>
          <w:rFonts w:ascii="Palatino Linotype" w:hAnsi="Palatino Linotype"/>
          <w:spacing w:val="-2"/>
          <w:lang w:val="tg-Cyrl-TJ"/>
        </w:rPr>
        <w:t xml:space="preserve">) </w:t>
      </w:r>
      <w:r w:rsidRPr="00A2401D">
        <w:rPr>
          <w:rFonts w:ascii="Palatino Linotype" w:hAnsi="Palatino Linotype"/>
          <w:spacing w:val="-2"/>
        </w:rPr>
        <w:t>10-12</w:t>
      </w:r>
      <w:r w:rsidRPr="001F1C43">
        <w:rPr>
          <w:rFonts w:ascii="Palatino Linotype" w:hAnsi="Palatino Linotype"/>
          <w:spacing w:val="-2"/>
          <w:lang w:val="tg-Cyrl-TJ"/>
        </w:rPr>
        <w:t>каҷак дорад</w:t>
      </w:r>
      <w:r w:rsidRPr="00A2401D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Граммусбат;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Дар мухитхои ғизои зуд меруяд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$D) </w:t>
      </w:r>
      <w:r w:rsidRPr="001F1C43">
        <w:rPr>
          <w:rFonts w:ascii="Palatino Linotype" w:hAnsi="Palatino Linotype"/>
          <w:lang w:val="tg-Cyrl-TJ"/>
        </w:rPr>
        <w:t>Рангхоро хуб қабул мекунад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Ядро дорад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770"/>
        <w:rPr>
          <w:rFonts w:ascii="Palatino Linotype" w:hAnsi="Palatino Linotype"/>
          <w:bCs/>
          <w:lang w:val="tg-Cyrl-TJ"/>
        </w:rPr>
      </w:pPr>
      <w:r w:rsidRPr="001F1C43">
        <w:rPr>
          <w:rFonts w:ascii="Palatino Linotype" w:hAnsi="Palatino Linotype"/>
          <w:bCs/>
        </w:rPr>
        <w:t xml:space="preserve">@196. </w:t>
      </w:r>
      <w:r w:rsidRPr="001F1C43">
        <w:rPr>
          <w:rFonts w:ascii="Palatino Linotype" w:hAnsi="Palatino Linotype"/>
          <w:bCs/>
          <w:spacing w:val="3"/>
          <w:lang w:val="tg-Cyrl-TJ"/>
        </w:rPr>
        <w:t>Дар шароити номусоид трепонемаи хира циста хосил мекунад. Онхо чи накш мебозанд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tg-Cyrl-TJ"/>
        </w:rPr>
      </w:pPr>
      <w:r w:rsidRPr="001F1C43">
        <w:rPr>
          <w:rFonts w:ascii="Palatino Linotype" w:hAnsi="Palatino Linotype"/>
          <w:spacing w:val="-3"/>
          <w:lang w:val="tg-Cyrl-TJ"/>
        </w:rPr>
        <w:t>$</w:t>
      </w:r>
      <w:r w:rsidRPr="001F1C43">
        <w:rPr>
          <w:rFonts w:ascii="Palatino Linotype" w:hAnsi="Palatino Linotype"/>
          <w:lang w:val="tg-Cyrl-TJ"/>
        </w:rPr>
        <w:t>A) Дар деворхои рагхои хунгард чойгир аст;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tg-Cyrl-TJ"/>
        </w:rPr>
      </w:pPr>
      <w:r w:rsidRPr="001F1C43">
        <w:rPr>
          <w:rFonts w:ascii="Palatino Linotype" w:hAnsi="Palatino Linotype"/>
          <w:lang w:val="tg-Cyrl-TJ"/>
        </w:rPr>
        <w:t>$B) Нишондихандаи сихатшави;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  <w:lang w:val="tg-Cyrl-TJ"/>
        </w:rPr>
        <w:t xml:space="preserve">$C) </w:t>
      </w:r>
      <w:r w:rsidRPr="001F1C43">
        <w:rPr>
          <w:rFonts w:ascii="Palatino Linotype" w:hAnsi="Palatino Linotype"/>
          <w:lang w:val="tg-Cyrl-TJ"/>
        </w:rPr>
        <w:t>Нишондихандаи баландхасоси;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Марази якум дарача;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Инкишофи масунияти хучайрави;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@197. </w:t>
      </w:r>
      <w:r w:rsidRPr="001F1C43">
        <w:rPr>
          <w:rFonts w:ascii="Palatino Linotype" w:hAnsi="Palatino Linotype"/>
          <w:bCs/>
          <w:spacing w:val="3"/>
        </w:rPr>
        <w:t>Ба мараз (сифилис)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Даври пинхони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24руз;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Пайдоишишанкри сахт;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Манбаъ–хайвоноти бемор;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Рохи сироятёби - хавои-катраги;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Сироятёбии системаи хозима;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87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@198. Дар бемор дардёбии гадудхои кадкашак ва яраи бедард (шанкри сахт) мушохида мешавад. Кадом даври бемори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Якум дарача;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Даври пинхони;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Дуюм дарача;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Сеюм дарача;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Чорум дарача;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@199. Масунияти мараз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Стерили;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Шанкри (яраги);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Фагоцитари;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Зидди вируси;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Зидди токсики;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@200. </w:t>
      </w:r>
      <w:r w:rsidRPr="001F1C43">
        <w:rPr>
          <w:rFonts w:ascii="Palatino Linotype" w:hAnsi="Palatino Linotype"/>
          <w:bCs/>
          <w:spacing w:val="3"/>
        </w:rPr>
        <w:t xml:space="preserve">Ташхиси </w:t>
      </w:r>
      <w:r w:rsidRPr="001F1C43">
        <w:rPr>
          <w:rFonts w:ascii="Palatino Linotype" w:hAnsi="Palatino Linotype"/>
          <w:bCs/>
        </w:rPr>
        <w:t>лабораториимарази якум дарача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Реаксияипреципитасия;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ИФА;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Микроскопиядар майдони торик;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РеаксияиВидал;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Райт;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@201. Пешгириимараз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Ваксинаи зинда;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Бактериофаг;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Анатоксин;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Истифодабарии рифола;</w:t>
      </w:r>
    </w:p>
    <w:p w:rsidR="007E687C" w:rsidRPr="001F1C43" w:rsidRDefault="007E687C" w:rsidP="00013075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Гамма-глобулини хоса;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@202. Барангезандаи тифи баргарданда ба кадом оилаи</w:t>
      </w:r>
      <w:r w:rsidRPr="001F1C43">
        <w:rPr>
          <w:rFonts w:ascii="Palatino Linotype" w:hAnsi="Palatino Linotype"/>
          <w:bCs/>
          <w:spacing w:val="3"/>
        </w:rPr>
        <w:t>дохил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Leptosp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raceae;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B) Sp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rochaetaceae;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Mycoplasmataceae;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Chlamyd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aceae;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6"/>
          <w:lang w:val="en-US"/>
        </w:rPr>
      </w:pPr>
      <w:r w:rsidRPr="001F1C43">
        <w:rPr>
          <w:rFonts w:ascii="Palatino Linotype" w:hAnsi="Palatino Linotype"/>
          <w:spacing w:val="-6"/>
          <w:lang w:val="en-US"/>
        </w:rPr>
        <w:t>$E) Bac</w:t>
      </w:r>
      <w:r w:rsidRPr="001F1C43">
        <w:rPr>
          <w:rFonts w:ascii="Palatino Linotype" w:hAnsi="Palatino Linotype"/>
          <w:spacing w:val="-6"/>
        </w:rPr>
        <w:t>і</w:t>
      </w:r>
      <w:r w:rsidRPr="001F1C43">
        <w:rPr>
          <w:rFonts w:ascii="Palatino Linotype" w:hAnsi="Palatino Linotype"/>
          <w:spacing w:val="-6"/>
          <w:lang w:val="en-US"/>
        </w:rPr>
        <w:t>llaceae;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>
        <w:rPr>
          <w:noProof/>
          <w:lang w:eastAsia="ru-RU"/>
        </w:rPr>
        <w:pict>
          <v:shape id="Полилиния 62" o:spid="_x0000_s1038" style="position:absolute;margin-left:49.5pt;margin-top:794pt;width:498pt;height:.0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ueZ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BWfueZ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  <w:lang w:val="en-US"/>
        </w:rPr>
        <w:t xml:space="preserve">@203. </w:t>
      </w:r>
      <w:r w:rsidRPr="001F1C43">
        <w:rPr>
          <w:rFonts w:ascii="Palatino Linotype" w:hAnsi="Palatino Linotype"/>
          <w:bCs/>
          <w:spacing w:val="3"/>
        </w:rPr>
        <w:t>Барангезандаитифибаргардандаи</w:t>
      </w:r>
      <w:r w:rsidRPr="001F1C43">
        <w:rPr>
          <w:rFonts w:ascii="Palatino Linotype" w:hAnsi="Palatino Linotype"/>
          <w:bCs/>
        </w:rPr>
        <w:t>эпидеми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Tr. pall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dum;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B) Bor. recurrent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$C) Tr. refr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ngens;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Tr. pertenue;</w:t>
      </w:r>
    </w:p>
    <w:p w:rsidR="007E687C" w:rsidRPr="00A2401D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A2401D">
        <w:rPr>
          <w:rFonts w:ascii="Palatino Linotype" w:hAnsi="Palatino Linotype"/>
          <w:spacing w:val="-4"/>
        </w:rPr>
        <w:t>$</w:t>
      </w:r>
      <w:r w:rsidRPr="00A2401D">
        <w:rPr>
          <w:rFonts w:ascii="Palatino Linotype" w:hAnsi="Palatino Linotype"/>
          <w:spacing w:val="-4"/>
          <w:lang w:val="en-US"/>
        </w:rPr>
        <w:t>E</w:t>
      </w:r>
      <w:r w:rsidRPr="00A2401D">
        <w:rPr>
          <w:rFonts w:ascii="Palatino Linotype" w:hAnsi="Palatino Linotype"/>
          <w:spacing w:val="-4"/>
        </w:rPr>
        <w:t xml:space="preserve">) </w:t>
      </w:r>
      <w:r w:rsidRPr="00A2401D">
        <w:rPr>
          <w:rFonts w:ascii="Palatino Linotype" w:hAnsi="Palatino Linotype"/>
          <w:spacing w:val="-4"/>
          <w:lang w:val="en-US"/>
        </w:rPr>
        <w:t>R</w:t>
      </w:r>
      <w:r w:rsidRPr="00A2401D">
        <w:rPr>
          <w:rFonts w:ascii="Palatino Linotype" w:hAnsi="Palatino Linotype"/>
          <w:spacing w:val="-4"/>
        </w:rPr>
        <w:t xml:space="preserve">. </w:t>
      </w:r>
      <w:r w:rsidRPr="00A2401D">
        <w:rPr>
          <w:rFonts w:ascii="Palatino Linotype" w:hAnsi="Palatino Linotype"/>
          <w:spacing w:val="-4"/>
          <w:lang w:val="en-US"/>
        </w:rPr>
        <w:t>prowazek</w:t>
      </w:r>
      <w:r w:rsidRPr="001F1C43">
        <w:rPr>
          <w:rFonts w:ascii="Palatino Linotype" w:hAnsi="Palatino Linotype"/>
          <w:spacing w:val="-4"/>
        </w:rPr>
        <w:t>іі</w:t>
      </w:r>
      <w:r w:rsidRPr="00A2401D">
        <w:rPr>
          <w:rFonts w:ascii="Palatino Linotype" w:hAnsi="Palatino Linotype"/>
          <w:spacing w:val="-4"/>
        </w:rPr>
        <w:t>;</w:t>
      </w:r>
    </w:p>
    <w:p w:rsidR="007E687C" w:rsidRPr="00A2401D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A2401D">
        <w:rPr>
          <w:rFonts w:ascii="Palatino Linotype" w:hAnsi="Palatino Linotype"/>
          <w:bCs/>
        </w:rPr>
        <w:t xml:space="preserve">@204. </w:t>
      </w:r>
      <w:r w:rsidRPr="001F1C43">
        <w:rPr>
          <w:rFonts w:ascii="Palatino Linotype" w:hAnsi="Palatino Linotype"/>
          <w:bCs/>
        </w:rPr>
        <w:t>Манбаъиуфунатхои</w:t>
      </w:r>
      <w:r w:rsidRPr="001F1C43">
        <w:rPr>
          <w:rFonts w:ascii="Palatino Linotype" w:hAnsi="Palatino Linotype"/>
          <w:bCs/>
          <w:spacing w:val="3"/>
        </w:rPr>
        <w:t>тифи</w:t>
      </w:r>
      <w:r w:rsidRPr="00A2401D"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баргардандаи</w:t>
      </w:r>
      <w:r w:rsidRPr="00A2401D"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эпидеми</w:t>
      </w:r>
      <w:r w:rsidRPr="00A2401D">
        <w:rPr>
          <w:rFonts w:ascii="Palatino Linotype" w:hAnsi="Palatino Linotype"/>
          <w:bCs/>
        </w:rPr>
        <w:t>:</w:t>
      </w:r>
    </w:p>
    <w:p w:rsidR="007E687C" w:rsidRPr="00A2401D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A2401D">
        <w:rPr>
          <w:rFonts w:ascii="Palatino Linotype" w:hAnsi="Palatino Linotype"/>
          <w:spacing w:val="-3"/>
        </w:rPr>
        <w:t>$</w:t>
      </w:r>
      <w:r w:rsidRPr="00A2401D">
        <w:rPr>
          <w:rFonts w:ascii="Palatino Linotype" w:hAnsi="Palatino Linotype"/>
          <w:lang w:val="en-US"/>
        </w:rPr>
        <w:t>A</w:t>
      </w:r>
      <w:r w:rsidRPr="00A2401D">
        <w:rPr>
          <w:rFonts w:ascii="Palatino Linotype" w:hAnsi="Palatino Linotype"/>
        </w:rPr>
        <w:t xml:space="preserve">) </w:t>
      </w:r>
      <w:r w:rsidRPr="001F1C43">
        <w:rPr>
          <w:rFonts w:ascii="Palatino Linotype" w:hAnsi="Palatino Linotype"/>
        </w:rPr>
        <w:t>Шахси</w:t>
      </w:r>
      <w:r w:rsidRPr="00A2401D"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бемор</w:t>
      </w:r>
      <w:r w:rsidRPr="00A2401D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Хайвонот;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Шабуш;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Канахо;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Хояндахо;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@205. Барандаиуфунатхо</w:t>
      </w:r>
      <w:r w:rsidRPr="001F1C43">
        <w:rPr>
          <w:rFonts w:ascii="Palatino Linotype" w:hAnsi="Palatino Linotype"/>
          <w:bCs/>
          <w:spacing w:val="3"/>
        </w:rPr>
        <w:t xml:space="preserve">тифи баргардандаи </w:t>
      </w:r>
      <w:r w:rsidRPr="001F1C43">
        <w:rPr>
          <w:rFonts w:ascii="Palatino Linotype" w:hAnsi="Palatino Linotype"/>
          <w:bCs/>
        </w:rPr>
        <w:t>эпидеми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Хояндахо;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Кайкхо;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Хайвонот;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Шабуш;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Хомушак;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@206. Масунияти</w:t>
      </w:r>
      <w:r w:rsidRPr="001F1C43">
        <w:rPr>
          <w:rFonts w:ascii="Palatino Linotype" w:hAnsi="Palatino Linotype"/>
          <w:bCs/>
          <w:spacing w:val="3"/>
        </w:rPr>
        <w:t>тифи баргарданда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То охири умра;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Гайристерили;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Бофтаги;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Вобаста бохосилкуниипреципитинхо;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Шаклирецидивии бемориба чавобгуй аст;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@207. Leptospіra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8-12</w:t>
      </w:r>
      <w:r w:rsidRPr="001F1C43">
        <w:rPr>
          <w:rFonts w:ascii="Palatino Linotype" w:hAnsi="Palatino Linotype"/>
          <w:spacing w:val="-3"/>
        </w:rPr>
        <w:t>качак дорад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Качакхои якум ва дуюм дарача дорад;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Анаэробхо;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Граммусбат;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ДарМПА месабзад;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@208. Масуниятилептоспирозхо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Протективи;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Бофтаги;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Баъди уфунати;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Гайри стерили;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Фагоцитари;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@209. Маводи ташхисшавандаи бемории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хламидиоз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Тароша аз гарданаки бачадон;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Тароша азуретра;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Хун;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5"/>
        </w:rPr>
        <w:t>Дар боло зикр шуда;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Хама чавобхо нодуруст;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@210. Кишт карданихламидияхо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Мухитхои содда;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Зардии тухми мург;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МухитиУленгут;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Хучайрахои Нер-2;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МухитиЛевенштейн-Иенсен;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@211. Омилхои патогениихламидияхо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Доначаҳои</w:t>
      </w:r>
      <w:r w:rsidRPr="001F1C43">
        <w:rPr>
          <w:rFonts w:ascii="Palatino Linotype" w:hAnsi="Palatino Linotype"/>
          <w:spacing w:val="-2"/>
        </w:rPr>
        <w:t xml:space="preserve"> ибтидои (Инициали);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Доначаҳои</w:t>
      </w:r>
      <w:r w:rsidRPr="001F1C43">
        <w:rPr>
          <w:rFonts w:ascii="Palatino Linotype" w:hAnsi="Palatino Linotype"/>
          <w:spacing w:val="-2"/>
        </w:rPr>
        <w:t>Ретикуляри;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spacing w:val="-2"/>
          <w:lang w:val="tg-Cyrl-TJ"/>
        </w:rPr>
        <w:t>Доначаҳои</w:t>
      </w:r>
      <w:r w:rsidRPr="001F1C43">
        <w:rPr>
          <w:rFonts w:ascii="Palatino Linotype" w:hAnsi="Palatino Linotype"/>
        </w:rPr>
        <w:t>Элементари;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Экзотоксин;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Доначаҳои</w:t>
      </w:r>
      <w:r w:rsidRPr="001F1C43">
        <w:rPr>
          <w:rFonts w:ascii="Palatino Linotype" w:hAnsi="Palatino Linotype"/>
          <w:spacing w:val="-2"/>
        </w:rPr>
        <w:t xml:space="preserve"> дохили;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@212. Chlamydіatrachomatіs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Девори ҳуҷайрави надоранд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  <w:lang w:val="tg-Cyrl-TJ"/>
        </w:rPr>
        <w:t>Девори ҳуҷайрави доранд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 xml:space="preserve">Дар </w:t>
      </w:r>
      <w:r w:rsidRPr="001F1C43">
        <w:rPr>
          <w:rFonts w:ascii="Palatino Linotype" w:hAnsi="Palatino Linotype"/>
          <w:spacing w:val="-2"/>
        </w:rPr>
        <w:t>МПА</w:t>
      </w:r>
      <w:r w:rsidRPr="001F1C43">
        <w:rPr>
          <w:rFonts w:ascii="Palatino Linotype" w:hAnsi="Palatino Linotype"/>
          <w:spacing w:val="-2"/>
          <w:lang w:val="tg-Cyrl-TJ"/>
        </w:rPr>
        <w:t xml:space="preserve"> мерӯянд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Барангезандаимикоплазмоз;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Ба одам сироятнок нестанд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@213. Хусусиятхоимикоплазм</w:t>
      </w:r>
      <w:r w:rsidRPr="001F1C43">
        <w:rPr>
          <w:rFonts w:ascii="Palatino Linotype" w:hAnsi="Palatino Linotype"/>
          <w:bCs/>
          <w:lang w:val="tg-Cyrl-TJ"/>
        </w:rPr>
        <w:t>аҳо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spacing w:val="-2"/>
          <w:lang w:val="tg-Cyrl-TJ"/>
        </w:rPr>
        <w:t>Девори ҳуҷайрави надоранд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Сироятнокии баланд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Куррашакл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 xml:space="preserve">Бо </w:t>
      </w:r>
      <w:r w:rsidRPr="001F1C43">
        <w:rPr>
          <w:rFonts w:ascii="Palatino Linotype" w:hAnsi="Palatino Linotype"/>
          <w:spacing w:val="-2"/>
        </w:rPr>
        <w:t>лизо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им</w:t>
      </w:r>
      <w:r w:rsidRPr="001F1C43">
        <w:rPr>
          <w:rFonts w:ascii="Palatino Linotype" w:hAnsi="Palatino Linotype"/>
          <w:spacing w:val="-2"/>
          <w:lang w:val="tg-Cyrl-TJ"/>
        </w:rPr>
        <w:t xml:space="preserve"> вайрон мешавад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Танҳо дар бофтахоиҳуҷайраҳомеруянд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@214. Микоплазм</w:t>
      </w:r>
      <w:r w:rsidRPr="001F1C43">
        <w:rPr>
          <w:rFonts w:ascii="Palatino Linotype" w:hAnsi="Palatino Linotype"/>
          <w:bCs/>
          <w:lang w:val="tg-Cyrl-TJ"/>
        </w:rPr>
        <w:t>аҳо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Роҳҳои пешоббарору таносулро сироят мекунанд;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Барангезандаи</w:t>
      </w:r>
      <w:r w:rsidRPr="001F1C43">
        <w:rPr>
          <w:rFonts w:ascii="Palatino Linotype" w:hAnsi="Palatino Linotype"/>
          <w:spacing w:val="-3"/>
          <w:lang w:val="tg-Cyrl-TJ"/>
        </w:rPr>
        <w:t>бемориҳои шадид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Барангезандаи</w:t>
      </w:r>
      <w:r w:rsidRPr="001F1C43">
        <w:rPr>
          <w:rFonts w:ascii="Palatino Linotype" w:hAnsi="Palatino Linotype"/>
          <w:spacing w:val="-2"/>
          <w:lang w:val="tg-Cyrl-TJ"/>
        </w:rPr>
        <w:t>УШР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Пардаи луобии рудаи борикро сироят мекунанд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Бо усулҳои вирусологи муайян карда мешаванд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@215. Ташхиси </w:t>
      </w:r>
      <w:r w:rsidRPr="001F1C43">
        <w:rPr>
          <w:rFonts w:ascii="Palatino Linotype" w:hAnsi="Palatino Linotype"/>
          <w:bCs/>
          <w:lang w:val="tg-Cyrl-TJ"/>
        </w:rPr>
        <w:t>лаборатории</w:t>
      </w:r>
      <w:r w:rsidRPr="001F1C43">
        <w:rPr>
          <w:rFonts w:ascii="Palatino Linotype" w:hAnsi="Palatino Linotype"/>
          <w:bCs/>
        </w:rPr>
        <w:t>микоплазмоз</w:t>
      </w:r>
      <w:r w:rsidRPr="001F1C43">
        <w:rPr>
          <w:rFonts w:ascii="Palatino Linotype" w:hAnsi="Palatino Linotype"/>
          <w:bCs/>
          <w:lang w:val="tg-Cyrl-TJ"/>
        </w:rPr>
        <w:t>ҳо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Вирусологи;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Тамғаҳосилкуни дар бофтаҳои ҳуҷайраҳо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Усули биологи;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lang w:val="tg-Cyrl-TJ"/>
        </w:rPr>
        <w:t>Муайян кардани колонияҳо бо намуди</w:t>
      </w:r>
      <w:r w:rsidRPr="001F1C43">
        <w:rPr>
          <w:rFonts w:ascii="Palatino Linotype" w:hAnsi="Palatino Linotype"/>
        </w:rPr>
        <w:t>"</w:t>
      </w:r>
      <w:r w:rsidRPr="001F1C43">
        <w:rPr>
          <w:rFonts w:ascii="Palatino Linotype" w:hAnsi="Palatino Linotype"/>
          <w:lang w:val="tg-Cyrl-TJ"/>
        </w:rPr>
        <w:t>тухумбирёни чашмдор</w:t>
      </w:r>
      <w:r w:rsidRPr="001F1C43">
        <w:rPr>
          <w:rFonts w:ascii="Palatino Linotype" w:hAnsi="Palatino Linotype"/>
        </w:rPr>
        <w:t>";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Боздории афзоиш бо зардобаҳои</w:t>
      </w:r>
      <w:r w:rsidRPr="001F1C43">
        <w:rPr>
          <w:rFonts w:ascii="Palatino Linotype" w:hAnsi="Palatino Linotype"/>
          <w:spacing w:val="-2"/>
        </w:rPr>
        <w:t>хоса</w:t>
      </w:r>
      <w:r w:rsidRPr="001F1C43">
        <w:rPr>
          <w:rFonts w:ascii="Palatino Linotype" w:hAnsi="Palatino Linotype"/>
          <w:spacing w:val="-2"/>
          <w:lang w:val="tg-Cyrl-TJ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tg-Cyrl-TJ"/>
        </w:rPr>
      </w:pPr>
      <w:r w:rsidRPr="001F1C43">
        <w:rPr>
          <w:rFonts w:ascii="Palatino Linotype" w:hAnsi="Palatino Linotype"/>
          <w:bCs/>
          <w:lang w:val="tg-Cyrl-TJ"/>
        </w:rPr>
        <w:t>@216. Ch. trachomatіsбарангезандаи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  <w:lang w:val="tg-Cyrl-TJ"/>
        </w:rPr>
        <w:t>$A) бусурот дар кафи дастон;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Цервицит, </w:t>
      </w:r>
      <w:r w:rsidRPr="001F1C43">
        <w:rPr>
          <w:rFonts w:ascii="Palatino Linotype" w:hAnsi="Palatino Linotype"/>
          <w:lang w:val="tg-Cyrl-TJ"/>
        </w:rPr>
        <w:t>бенасли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lang w:val="tg-Cyrl-TJ"/>
        </w:rPr>
        <w:t>УШР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Гранулем</w:t>
      </w:r>
      <w:r w:rsidRPr="001F1C43">
        <w:rPr>
          <w:rFonts w:ascii="Palatino Linotype" w:hAnsi="Palatino Linotype"/>
          <w:spacing w:val="-2"/>
          <w:lang w:val="tg-Cyrl-TJ"/>
        </w:rPr>
        <w:t>аҳо (дунгича);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Пайдоиши</w:t>
      </w:r>
      <w:r w:rsidRPr="001F1C43">
        <w:rPr>
          <w:rFonts w:ascii="Palatino Linotype" w:hAnsi="Palatino Linotype"/>
          <w:spacing w:val="-2"/>
        </w:rPr>
        <w:t>шанкр</w:t>
      </w:r>
      <w:r w:rsidRPr="001F1C43">
        <w:rPr>
          <w:rFonts w:ascii="Palatino Linotype" w:hAnsi="Palatino Linotype"/>
          <w:spacing w:val="-2"/>
          <w:lang w:val="tg-Cyrl-TJ"/>
        </w:rPr>
        <w:t>исахт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@217. Риккетси</w:t>
      </w:r>
      <w:r w:rsidRPr="001F1C43">
        <w:rPr>
          <w:rFonts w:ascii="Palatino Linotype" w:hAnsi="Palatino Linotype"/>
          <w:bCs/>
          <w:lang w:val="tg-Cyrl-TJ"/>
        </w:rPr>
        <w:t>яҳо</w:t>
      </w:r>
      <w:r w:rsidRPr="001F1C43">
        <w:rPr>
          <w:rFonts w:ascii="Palatino Linotype" w:hAnsi="Palatino Linotype"/>
          <w:bCs/>
        </w:rPr>
        <w:t>барангезандаи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Тифи хасбии эпидеми;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Фламбези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lang w:val="tg-Cyrl-TJ"/>
        </w:rPr>
        <w:t>Мараз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Уфунатҳои шадиди рудави (УШР);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Тифи баргарданда;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@218. Морфология</w:t>
      </w:r>
      <w:r w:rsidRPr="001F1C43">
        <w:rPr>
          <w:rFonts w:ascii="Palatino Linotype" w:hAnsi="Palatino Linotype"/>
          <w:bCs/>
          <w:lang w:val="tg-Cyrl-TJ"/>
        </w:rPr>
        <w:t>и</w:t>
      </w:r>
      <w:r w:rsidRPr="001F1C43">
        <w:rPr>
          <w:rFonts w:ascii="Palatino Linotype" w:hAnsi="Palatino Linotype"/>
          <w:bCs/>
        </w:rPr>
        <w:t>риккетси</w:t>
      </w:r>
      <w:r w:rsidRPr="001F1C43">
        <w:rPr>
          <w:rFonts w:ascii="Palatino Linotype" w:hAnsi="Palatino Linotype"/>
          <w:bCs/>
          <w:lang w:val="tg-Cyrl-TJ"/>
        </w:rPr>
        <w:t>яҳо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Эукариот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Гиф</w:t>
      </w:r>
      <w:r w:rsidRPr="001F1C43">
        <w:rPr>
          <w:rFonts w:ascii="Palatino Linotype" w:hAnsi="Palatino Linotype"/>
          <w:spacing w:val="-2"/>
          <w:lang w:val="tg-Cyrl-TJ"/>
        </w:rPr>
        <w:t xml:space="preserve"> ҳосил мекунанд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Мицелий </w:t>
      </w:r>
      <w:r w:rsidRPr="001F1C43">
        <w:rPr>
          <w:rFonts w:ascii="Palatino Linotype" w:hAnsi="Palatino Linotype"/>
          <w:spacing w:val="-2"/>
          <w:lang w:val="tg-Cyrl-TJ"/>
        </w:rPr>
        <w:t>ҳосил мекунанд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Бактери</w:t>
      </w:r>
      <w:r w:rsidRPr="001F1C43">
        <w:rPr>
          <w:rFonts w:ascii="Palatino Linotype" w:hAnsi="Palatino Linotype"/>
          <w:lang w:val="tg-Cyrl-TJ"/>
        </w:rPr>
        <w:t>яҳои хурди</w:t>
      </w:r>
      <w:r w:rsidRPr="001F1C43">
        <w:rPr>
          <w:rFonts w:ascii="Palatino Linotype" w:hAnsi="Palatino Linotype"/>
        </w:rPr>
        <w:t>полиморфи;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Танҳо куррашакл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@219.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Шакли </w:t>
      </w:r>
      <w:r w:rsidRPr="001F1C43">
        <w:rPr>
          <w:rFonts w:ascii="Palatino Linotype" w:hAnsi="Palatino Linotype"/>
          <w:bCs/>
        </w:rPr>
        <w:t>вегетатив</w:t>
      </w:r>
      <w:r w:rsidRPr="001F1C43">
        <w:rPr>
          <w:rFonts w:ascii="Palatino Linotype" w:hAnsi="Palatino Linotype"/>
          <w:bCs/>
          <w:lang w:val="tg-Cyrl-TJ"/>
        </w:rPr>
        <w:t>ии</w:t>
      </w:r>
      <w:r w:rsidRPr="001F1C43">
        <w:rPr>
          <w:rFonts w:ascii="Palatino Linotype" w:hAnsi="Palatino Linotype"/>
          <w:bCs/>
        </w:rPr>
        <w:t>риккетси</w:t>
      </w:r>
      <w:r w:rsidRPr="001F1C43">
        <w:rPr>
          <w:rFonts w:ascii="Palatino Linotype" w:hAnsi="Palatino Linotype"/>
          <w:bCs/>
          <w:lang w:val="tg-Cyrl-TJ"/>
        </w:rPr>
        <w:t>яҳо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$A) </w:t>
      </w:r>
      <w:r w:rsidRPr="001F1C43">
        <w:rPr>
          <w:rFonts w:ascii="Palatino Linotype" w:hAnsi="Palatino Linotype"/>
          <w:lang w:val="tg-Cyrl-TJ"/>
        </w:rPr>
        <w:t>Дар рудаҳои хояндаҳо афзоиш меёбанд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Берун аз ҳуҷайра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lang w:val="tg-Cyrl-TJ"/>
        </w:rPr>
        <w:t xml:space="preserve">Дар </w:t>
      </w:r>
      <w:r w:rsidRPr="001F1C43">
        <w:rPr>
          <w:rFonts w:ascii="Palatino Linotype" w:hAnsi="Palatino Linotype"/>
        </w:rPr>
        <w:t>эпители</w:t>
      </w:r>
      <w:r w:rsidRPr="001F1C43">
        <w:rPr>
          <w:rFonts w:ascii="Palatino Linotype" w:hAnsi="Palatino Linotype"/>
          <w:lang w:val="tg-Cyrl-TJ"/>
        </w:rPr>
        <w:t>яҳо</w:t>
      </w:r>
      <w:r w:rsidRPr="001F1C43">
        <w:rPr>
          <w:rFonts w:ascii="Palatino Linotype" w:hAnsi="Palatino Linotype"/>
        </w:rPr>
        <w:t>и</w:t>
      </w:r>
      <w:r w:rsidRPr="001F1C43">
        <w:rPr>
          <w:rFonts w:ascii="Palatino Linotype" w:hAnsi="Palatino Linotype"/>
          <w:spacing w:val="-3"/>
          <w:lang w:val="tg-Cyrl-TJ"/>
        </w:rPr>
        <w:t>рудаҳои шабуш меафзояд;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Дар наҷосати шабуш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 xml:space="preserve">Ба </w:t>
      </w:r>
      <w:r w:rsidRPr="001F1C43">
        <w:rPr>
          <w:rFonts w:ascii="Palatino Linotype" w:hAnsi="Palatino Linotype"/>
          <w:spacing w:val="-2"/>
        </w:rPr>
        <w:t>организм</w:t>
      </w:r>
      <w:r w:rsidRPr="001F1C43">
        <w:rPr>
          <w:rFonts w:ascii="Palatino Linotype" w:hAnsi="Palatino Linotype"/>
          <w:spacing w:val="-2"/>
          <w:lang w:val="tg-Cyrl-TJ"/>
        </w:rPr>
        <w:t>и инсон ворид мешавад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@220. </w:t>
      </w:r>
      <w:r w:rsidRPr="001F1C43">
        <w:rPr>
          <w:rFonts w:ascii="Palatino Linotype" w:hAnsi="Palatino Linotype"/>
          <w:bCs/>
          <w:lang w:val="tg-Cyrl-TJ"/>
        </w:rPr>
        <w:t>Бемориҳое, ки барангезандаашон</w:t>
      </w:r>
      <w:r w:rsidRPr="001F1C43">
        <w:rPr>
          <w:rFonts w:ascii="Palatino Linotype" w:hAnsi="Palatino Linotype"/>
          <w:bCs/>
        </w:rPr>
        <w:t>риккетсия</w:t>
      </w:r>
      <w:r w:rsidRPr="001F1C43">
        <w:rPr>
          <w:rFonts w:ascii="Palatino Linotype" w:hAnsi="Palatino Linotype"/>
          <w:bCs/>
          <w:lang w:val="tg-Cyrl-TJ"/>
        </w:rPr>
        <w:t>ҳо мебошанд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Тифи баргарданда;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Тифи хасби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 xml:space="preserve"> эпидеми;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Домана;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Тифи баргарданда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 xml:space="preserve"> эндеми;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</w:rPr>
        <w:t>Тифи баргарданда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 xml:space="preserve"> эпидеми;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@221. </w:t>
      </w:r>
      <w:r w:rsidRPr="001F1C43">
        <w:rPr>
          <w:rFonts w:ascii="Palatino Linotype" w:hAnsi="Palatino Linotype"/>
          <w:bCs/>
          <w:spacing w:val="3"/>
        </w:rPr>
        <w:t xml:space="preserve">Дар </w:t>
      </w:r>
      <w:r w:rsidRPr="001F1C43">
        <w:rPr>
          <w:rFonts w:ascii="Palatino Linotype" w:hAnsi="Palatino Linotype"/>
        </w:rPr>
        <w:t>тифи хасби</w:t>
      </w:r>
      <w:r w:rsidRPr="001F1C43">
        <w:rPr>
          <w:rFonts w:ascii="Palatino Linotype" w:hAnsi="Palatino Linotype"/>
          <w:lang w:val="tg-Cyrl-TJ"/>
        </w:rPr>
        <w:t xml:space="preserve"> дида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Дигаргуни дар муйрагҳо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Ҳароммағз сироят меёбад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Интиқоли байниҳуҷайрави вайрон мешавад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$D) </w:t>
      </w:r>
      <w:r w:rsidRPr="001F1C43">
        <w:rPr>
          <w:rFonts w:ascii="Palatino Linotype" w:hAnsi="Palatino Linotype"/>
          <w:lang w:val="tg-Cyrl-TJ"/>
        </w:rPr>
        <w:t>Масуният ҳосил мешавад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Риккетси</w:t>
      </w:r>
      <w:r w:rsidRPr="001F1C43">
        <w:rPr>
          <w:rFonts w:ascii="Palatino Linotype" w:hAnsi="Palatino Linotype"/>
          <w:spacing w:val="-2"/>
          <w:lang w:val="tg-Cyrl-TJ"/>
        </w:rPr>
        <w:t xml:space="preserve">яҳо дар </w:t>
      </w:r>
      <w:r w:rsidRPr="001F1C43">
        <w:rPr>
          <w:rFonts w:ascii="Palatino Linotype" w:hAnsi="Palatino Linotype"/>
          <w:spacing w:val="-2"/>
        </w:rPr>
        <w:t>гистиоцит</w:t>
      </w:r>
      <w:r w:rsidRPr="001F1C43">
        <w:rPr>
          <w:rFonts w:ascii="Palatino Linotype" w:hAnsi="Palatino Linotype"/>
          <w:spacing w:val="-2"/>
          <w:lang w:val="tg-Cyrl-TJ"/>
        </w:rPr>
        <w:t>ҳо афзоиш меёбанд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@222. </w:t>
      </w:r>
      <w:r w:rsidRPr="001F1C43">
        <w:rPr>
          <w:rFonts w:ascii="Palatino Linotype" w:hAnsi="Palatino Linotype"/>
          <w:bCs/>
          <w:lang w:val="tg-Cyrl-TJ"/>
        </w:rPr>
        <w:t>Бемории</w:t>
      </w:r>
      <w:r w:rsidRPr="001F1C43">
        <w:rPr>
          <w:rFonts w:ascii="Palatino Linotype" w:hAnsi="Palatino Linotype"/>
          <w:bCs/>
        </w:rPr>
        <w:t>Брилл-Цинсснер</w:t>
      </w:r>
      <w:r w:rsidRPr="001F1C43">
        <w:rPr>
          <w:rFonts w:ascii="Palatino Linotype" w:hAnsi="Palatino Linotype"/>
          <w:bCs/>
          <w:lang w:val="tg-Cyrl-TJ"/>
        </w:rPr>
        <w:t xml:space="preserve"> 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Рецидив</w:t>
      </w:r>
      <w:r w:rsidRPr="001F1C43">
        <w:rPr>
          <w:rFonts w:ascii="Palatino Linotype" w:hAnsi="Palatino Linotype"/>
          <w:lang w:val="tg-Cyrl-TJ"/>
        </w:rPr>
        <w:t xml:space="preserve">и </w:t>
      </w:r>
      <w:r w:rsidRPr="001F1C43">
        <w:rPr>
          <w:rFonts w:ascii="Palatino Linotype" w:hAnsi="Palatino Linotype"/>
        </w:rPr>
        <w:t>тифи хасби;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Супер</w:t>
      </w:r>
      <w:r w:rsidRPr="001F1C43">
        <w:rPr>
          <w:rFonts w:ascii="Palatino Linotype" w:hAnsi="Palatino Linotype"/>
          <w:spacing w:val="-2"/>
          <w:lang w:val="tg-Cyrl-TJ"/>
        </w:rPr>
        <w:t>уфунат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Гипер</w:t>
      </w:r>
      <w:r w:rsidRPr="001F1C43">
        <w:rPr>
          <w:rFonts w:ascii="Palatino Linotype" w:hAnsi="Palatino Linotype"/>
          <w:spacing w:val="-2"/>
          <w:lang w:val="tg-Cyrl-TJ"/>
        </w:rPr>
        <w:t>уфунат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 xml:space="preserve">Уфунати </w:t>
      </w:r>
      <w:r w:rsidRPr="001F1C43">
        <w:rPr>
          <w:rFonts w:ascii="Palatino Linotype" w:hAnsi="Palatino Linotype"/>
          <w:spacing w:val="-2"/>
        </w:rPr>
        <w:t>аутоиммун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Уфунатибенақш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67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@223. Риккетси</w:t>
      </w:r>
      <w:r w:rsidRPr="001F1C43">
        <w:rPr>
          <w:rFonts w:ascii="Palatino Linotype" w:hAnsi="Palatino Linotype"/>
          <w:bCs/>
          <w:lang w:val="tg-Cyrl-TJ"/>
        </w:rPr>
        <w:t>яҳо</w:t>
      </w:r>
      <w:r w:rsidRPr="001F1C43">
        <w:rPr>
          <w:rFonts w:ascii="Palatino Linotype" w:hAnsi="Palatino Linotype"/>
          <w:bCs/>
        </w:rPr>
        <w:t>и</w:t>
      </w:r>
      <w:r w:rsidRPr="001F1C43">
        <w:rPr>
          <w:rFonts w:ascii="Palatino Linotype" w:hAnsi="Palatino Linotype"/>
        </w:rPr>
        <w:t>тифи хасби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  <w:bCs/>
        </w:rPr>
        <w:t>эпидеми</w:t>
      </w:r>
      <w:r w:rsidRPr="001F1C43">
        <w:rPr>
          <w:rFonts w:ascii="Palatino Linotype" w:hAnsi="Palatino Linotype"/>
          <w:bCs/>
          <w:lang w:val="tg-Cyrl-TJ"/>
        </w:rPr>
        <w:t>алоқаманди доранд 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Москит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Организм</w:t>
      </w:r>
      <w:r w:rsidRPr="001F1C43">
        <w:rPr>
          <w:rFonts w:ascii="Palatino Linotype" w:hAnsi="Palatino Linotype"/>
          <w:spacing w:val="-2"/>
          <w:lang w:val="tg-Cyrl-TJ"/>
        </w:rPr>
        <w:t>и каламуш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lang w:val="tg-Cyrl-TJ"/>
        </w:rPr>
        <w:t>Шабуш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Ҳайвоноти хонаги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Паррандаҳо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88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@224. </w:t>
      </w:r>
      <w:r w:rsidRPr="001F1C43">
        <w:rPr>
          <w:rFonts w:ascii="Palatino Linotype" w:hAnsi="Palatino Linotype"/>
          <w:bCs/>
          <w:lang w:val="tg-Cyrl-TJ"/>
        </w:rPr>
        <w:t>Манбаъи</w:t>
      </w:r>
      <w:r w:rsidRPr="001F1C43">
        <w:rPr>
          <w:rFonts w:ascii="Palatino Linotype" w:hAnsi="Palatino Linotype"/>
          <w:bCs/>
        </w:rPr>
        <w:t>уфунатхо</w:t>
      </w:r>
      <w:r w:rsidRPr="001F1C43">
        <w:rPr>
          <w:rFonts w:ascii="Palatino Linotype" w:hAnsi="Palatino Linotype"/>
          <w:bCs/>
          <w:lang w:val="tg-Cyrl-TJ"/>
        </w:rPr>
        <w:t xml:space="preserve">и </w:t>
      </w:r>
      <w:r w:rsidRPr="001F1C43">
        <w:rPr>
          <w:rFonts w:ascii="Palatino Linotype" w:hAnsi="Palatino Linotype"/>
        </w:rPr>
        <w:t>тифи хасби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Бемор;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Барандаҳо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C) </w:t>
      </w:r>
      <w:r w:rsidRPr="001F1C43">
        <w:rPr>
          <w:rFonts w:ascii="Palatino Linotype" w:hAnsi="Palatino Linotype"/>
          <w:spacing w:val="-2"/>
          <w:lang w:val="tg-Cyrl-TJ"/>
        </w:rPr>
        <w:t>Мушу каламуш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Шабуш;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Чорвои калони шохдор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@225.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Паразитҳои мутлаки даруниҳуҷайравии инсон, ки дар организми буғумпойҳо вуҷуд доранд ва бо роҳи </w:t>
      </w:r>
      <w:r w:rsidRPr="001F1C43">
        <w:rPr>
          <w:rFonts w:ascii="Palatino Linotype" w:hAnsi="Palatino Linotype"/>
          <w:bCs/>
        </w:rPr>
        <w:t>трансмиссив</w:t>
      </w:r>
      <w:r w:rsidRPr="001F1C43">
        <w:rPr>
          <w:rFonts w:ascii="Palatino Linotype" w:hAnsi="Palatino Linotype"/>
          <w:bCs/>
          <w:lang w:val="tg-Cyrl-TJ"/>
        </w:rPr>
        <w:t>ӣ гузариш 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микоплазм</w:t>
      </w:r>
      <w:r w:rsidRPr="001F1C43">
        <w:rPr>
          <w:rFonts w:ascii="Palatino Linotype" w:hAnsi="Palatino Linotype"/>
          <w:spacing w:val="-2"/>
          <w:lang w:val="tg-Cyrl-TJ"/>
        </w:rPr>
        <w:t>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хламиди</w:t>
      </w:r>
      <w:r w:rsidRPr="001F1C43">
        <w:rPr>
          <w:rFonts w:ascii="Palatino Linotype" w:hAnsi="Palatino Linotype"/>
          <w:spacing w:val="-2"/>
          <w:lang w:val="tg-Cyrl-TJ"/>
        </w:rPr>
        <w:t>яҳо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спирохет</w:t>
      </w:r>
      <w:r w:rsidRPr="001F1C43">
        <w:rPr>
          <w:rFonts w:ascii="Palatino Linotype" w:hAnsi="Palatino Linotype"/>
          <w:spacing w:val="-2"/>
          <w:lang w:val="tg-Cyrl-TJ"/>
        </w:rPr>
        <w:t>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актиномицет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риккетси</w:t>
      </w:r>
      <w:r w:rsidRPr="001F1C43">
        <w:rPr>
          <w:rFonts w:ascii="Palatino Linotype" w:hAnsi="Palatino Linotype"/>
          <w:lang w:val="tg-Cyrl-TJ"/>
        </w:rPr>
        <w:t>яҳо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@226. </w:t>
      </w:r>
      <w:r w:rsidRPr="001F1C43">
        <w:rPr>
          <w:rFonts w:ascii="Palatino Linotype" w:hAnsi="Palatino Linotype"/>
          <w:bCs/>
          <w:spacing w:val="3"/>
          <w:lang w:val="tg-Cyrl-TJ"/>
        </w:rPr>
        <w:t>Паразитҳои мутлаки даруниҳуҷайрави</w:t>
      </w:r>
      <w:r>
        <w:rPr>
          <w:rFonts w:ascii="Palatino Linotype" w:hAnsi="Palatino Linotype"/>
          <w:bCs/>
          <w:spacing w:val="3"/>
          <w:lang w:val="tg-Cyrl-TJ"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хламиди</w:t>
      </w:r>
      <w:r w:rsidRPr="001F1C43">
        <w:rPr>
          <w:rFonts w:ascii="Palatino Linotype" w:hAnsi="Palatino Linotype"/>
          <w:lang w:val="tg-Cyrl-TJ"/>
        </w:rPr>
        <w:t>яҳо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спирохет</w:t>
      </w:r>
      <w:r w:rsidRPr="001F1C43">
        <w:rPr>
          <w:rFonts w:ascii="Palatino Linotype" w:hAnsi="Palatino Linotype"/>
          <w:spacing w:val="-2"/>
          <w:lang w:val="tg-Cyrl-TJ"/>
        </w:rPr>
        <w:t>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микоплазм</w:t>
      </w:r>
      <w:r w:rsidRPr="001F1C43">
        <w:rPr>
          <w:rFonts w:ascii="Palatino Linotype" w:hAnsi="Palatino Linotype"/>
          <w:spacing w:val="-2"/>
          <w:lang w:val="tg-Cyrl-TJ"/>
        </w:rPr>
        <w:t>аҳо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актиномицет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замбуруғҳо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@227. </w:t>
      </w:r>
      <w:r w:rsidRPr="001F1C43">
        <w:rPr>
          <w:rFonts w:ascii="Palatino Linotype" w:hAnsi="Palatino Linotype"/>
          <w:bCs/>
          <w:spacing w:val="3"/>
          <w:lang w:val="tg-Cyrl-TJ"/>
        </w:rPr>
        <w:t>Вайроншавии микрофлораи вуҷуди инсон 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дисбактериоз;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эубиоз;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реинфекция;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суперинфекция;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рецидив;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@228. Морфология</w:t>
      </w:r>
      <w:r w:rsidRPr="001F1C43">
        <w:rPr>
          <w:rFonts w:ascii="Palatino Linotype" w:hAnsi="Palatino Linotype"/>
          <w:bCs/>
          <w:lang w:val="tg-Cyrl-TJ"/>
        </w:rPr>
        <w:t>и чубчамикробҳои рудавӣ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Граммусбат,</w:t>
      </w:r>
      <w:r w:rsidRPr="001F1C43">
        <w:rPr>
          <w:rFonts w:ascii="Palatino Linotype" w:hAnsi="Palatino Linotype"/>
          <w:spacing w:val="-3"/>
          <w:lang w:val="tg-Cyrl-TJ"/>
        </w:rPr>
        <w:t>азимҷусса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занҷиршакл ҷойгир аст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хосилкунииспор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CE3BFC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lang w:val="tg-Cyrl-TJ"/>
        </w:rPr>
        <w:t>грамманфии миёна ҷусса</w:t>
      </w:r>
      <w:r>
        <w:rPr>
          <w:rFonts w:ascii="Palatino Linotype" w:hAnsi="Palatino Linotype"/>
        </w:rPr>
        <w:t>;</w:t>
      </w:r>
      <w:r>
        <w:rPr>
          <w:noProof/>
          <w:lang w:eastAsia="ru-RU"/>
        </w:rPr>
        <w:pict>
          <v:shape id="Полилиния 63" o:spid="_x0000_s1039" style="position:absolute;margin-left:49.5pt;margin-top:794pt;width:498pt;height:.0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hTv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A+IhTv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ҷойгиршавии ҷуфт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@229. </w:t>
      </w:r>
      <w:r w:rsidRPr="001F1C43">
        <w:rPr>
          <w:rFonts w:ascii="Palatino Linotype" w:hAnsi="Palatino Linotype"/>
          <w:bCs/>
          <w:lang w:val="tg-Cyrl-TJ"/>
        </w:rPr>
        <w:t>Дар муҳити</w:t>
      </w:r>
      <w:r w:rsidRPr="001F1C43">
        <w:rPr>
          <w:rFonts w:ascii="Palatino Linotype" w:hAnsi="Palatino Linotype"/>
          <w:bCs/>
        </w:rPr>
        <w:t>Плоскиревшигелл</w:t>
      </w:r>
      <w:r w:rsidRPr="001F1C43">
        <w:rPr>
          <w:rFonts w:ascii="Palatino Linotype" w:hAnsi="Palatino Linotype"/>
          <w:bCs/>
          <w:lang w:val="tg-Cyrl-TJ"/>
        </w:rPr>
        <w:t>аҳо колонияҳои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беранг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торики сурх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кабуту-сиёҳ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сабзатоби-норинҷи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бо гемолиз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@230. Хусусиятх</w:t>
      </w:r>
      <w:r w:rsidRPr="001F1C43">
        <w:rPr>
          <w:rFonts w:ascii="Palatino Linotype" w:hAnsi="Palatino Linotype"/>
          <w:bCs/>
          <w:lang w:val="tg-Cyrl-TJ"/>
        </w:rPr>
        <w:t xml:space="preserve">ои </w:t>
      </w:r>
      <w:r w:rsidRPr="001F1C43">
        <w:rPr>
          <w:rFonts w:ascii="Palatino Linotype" w:hAnsi="Palatino Linotype"/>
          <w:bCs/>
        </w:rPr>
        <w:t>культурал</w:t>
      </w:r>
      <w:r w:rsidRPr="001F1C43">
        <w:rPr>
          <w:rFonts w:ascii="Palatino Linotype" w:hAnsi="Palatino Linotype"/>
          <w:bCs/>
          <w:lang w:val="tg-Cyrl-TJ"/>
        </w:rPr>
        <w:t xml:space="preserve">ии барангезандаи </w:t>
      </w:r>
      <w:r w:rsidRPr="001F1C43">
        <w:rPr>
          <w:rFonts w:ascii="Palatino Linotype" w:hAnsi="Palatino Linotype"/>
          <w:bCs/>
        </w:rPr>
        <w:t>домана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Муҳити</w:t>
      </w:r>
      <w:r w:rsidRPr="001F1C43">
        <w:rPr>
          <w:rFonts w:ascii="Palatino Linotype" w:hAnsi="Palatino Linotype"/>
          <w:spacing w:val="-2"/>
        </w:rPr>
        <w:t>Эндо-колонияҳои сурх;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B) </w:t>
      </w:r>
      <w:r w:rsidRPr="001F1C43">
        <w:rPr>
          <w:rFonts w:ascii="Palatino Linotype" w:hAnsi="Palatino Linotype"/>
          <w:spacing w:val="-2"/>
          <w:lang w:val="tg-Cyrl-TJ"/>
        </w:rPr>
        <w:t>Муҳити</w:t>
      </w:r>
      <w:r w:rsidRPr="001F1C43">
        <w:rPr>
          <w:rFonts w:ascii="Palatino Linotype" w:hAnsi="Palatino Linotype"/>
          <w:spacing w:val="-2"/>
        </w:rPr>
        <w:t>висмут-сульфит-колонияҳои</w:t>
      </w:r>
      <w:r w:rsidRPr="001F1C43">
        <w:rPr>
          <w:rFonts w:ascii="Palatino Linotype" w:hAnsi="Palatino Linotype"/>
          <w:spacing w:val="-2"/>
          <w:lang w:val="tg-Cyrl-TJ"/>
        </w:rPr>
        <w:t xml:space="preserve"> сиёҳ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Пиёбаба</w:t>
      </w:r>
      <w:r w:rsidRPr="001F1C43">
        <w:rPr>
          <w:rFonts w:ascii="Palatino Linotype" w:hAnsi="Palatino Linotype"/>
          <w:spacing w:val="-2"/>
        </w:rPr>
        <w:t>-</w:t>
      </w:r>
      <w:r w:rsidRPr="001F1C43">
        <w:rPr>
          <w:rFonts w:ascii="Palatino Linotype" w:hAnsi="Palatino Linotype"/>
          <w:spacing w:val="-2"/>
          <w:lang w:val="tg-Cyrl-TJ"/>
        </w:rPr>
        <w:t>пард</w:t>
      </w:r>
      <w:r w:rsidRPr="001F1C43">
        <w:rPr>
          <w:rFonts w:ascii="Palatino Linotype" w:hAnsi="Palatino Linotype"/>
          <w:spacing w:val="-2"/>
        </w:rPr>
        <w:t>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Колонияҳои </w:t>
      </w:r>
      <w:r w:rsidRPr="001F1C43">
        <w:rPr>
          <w:rFonts w:ascii="Palatino Linotype" w:hAnsi="Palatino Linotype"/>
          <w:spacing w:val="-2"/>
          <w:lang w:val="tg-Cyrl-TJ"/>
        </w:rPr>
        <w:t>ноҳамвор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Колонияҳои </w:t>
      </w:r>
      <w:r w:rsidRPr="001F1C43">
        <w:rPr>
          <w:rFonts w:ascii="Palatino Linotype" w:hAnsi="Palatino Linotype"/>
          <w:spacing w:val="-2"/>
          <w:lang w:val="tg-Cyrl-TJ"/>
        </w:rPr>
        <w:t>қатра 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3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@231.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Барангезандаи бемории уфунате, ки </w:t>
      </w:r>
      <w:r w:rsidRPr="001F1C43">
        <w:rPr>
          <w:rFonts w:ascii="Palatino Linotype" w:hAnsi="Palatino Linotype"/>
          <w:bCs/>
        </w:rPr>
        <w:t>экзотоксин</w:t>
      </w:r>
      <w:r w:rsidRPr="001F1C43">
        <w:rPr>
          <w:rFonts w:ascii="Palatino Linotype" w:hAnsi="Palatino Linotype"/>
          <w:bCs/>
          <w:lang w:val="tg-Cyrl-TJ"/>
        </w:rPr>
        <w:t>и вай сахтарин заҳри биологи ҳисоб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$A) Yers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apest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s;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Bac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lluscereus;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ocholera;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Salmonellatyphy;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E) Clostr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umbotul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num;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96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@232. </w:t>
      </w:r>
      <w:r w:rsidRPr="001F1C43">
        <w:rPr>
          <w:rFonts w:ascii="Palatino Linotype" w:hAnsi="Palatino Linotype"/>
          <w:bCs/>
          <w:spacing w:val="3"/>
          <w:lang w:val="tg-Cyrl-TJ"/>
        </w:rPr>
        <w:t>Уфунати шадиде, бо табларза, сироятёбии ҷигар ва зардии пусти бадан тавсия мешавад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кампилобактериоз;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гепатит</w:t>
      </w:r>
      <w:r w:rsidRPr="001F1C43">
        <w:rPr>
          <w:rFonts w:ascii="Palatino Linotype" w:hAnsi="Palatino Linotype"/>
          <w:lang w:val="tg-Cyrl-TJ"/>
        </w:rPr>
        <w:t>и</w:t>
      </w:r>
      <w:r w:rsidRPr="001F1C43">
        <w:rPr>
          <w:rFonts w:ascii="Palatino Linotype" w:hAnsi="Palatino Linotype"/>
        </w:rPr>
        <w:t>А;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фалаҷи кудакон (</w:t>
      </w:r>
      <w:r w:rsidRPr="001F1C43">
        <w:rPr>
          <w:rFonts w:ascii="Palatino Linotype" w:hAnsi="Palatino Linotype"/>
          <w:spacing w:val="-2"/>
        </w:rPr>
        <w:t>полиомиелит</w:t>
      </w:r>
      <w:r w:rsidRPr="001F1C43">
        <w:rPr>
          <w:rFonts w:ascii="Palatino Linotype" w:hAnsi="Palatino Linotype"/>
          <w:spacing w:val="-2"/>
          <w:lang w:val="tg-Cyrl-TJ"/>
        </w:rPr>
        <w:t>);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иерсиниоз;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бруцеллез;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3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@233. </w:t>
      </w:r>
      <w:r w:rsidRPr="001F1C43">
        <w:rPr>
          <w:rFonts w:ascii="Palatino Linotype" w:hAnsi="Palatino Linotype"/>
          <w:bCs/>
          <w:spacing w:val="3"/>
          <w:lang w:val="tg-Cyrl-TJ"/>
        </w:rPr>
        <w:t>Уфунати вазбини захмие, ки бо сироятёбии системаи асаб мегузарад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яраи сибирӣ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фалаҷи кудакон (</w:t>
      </w:r>
      <w:r w:rsidRPr="001F1C43">
        <w:rPr>
          <w:rFonts w:ascii="Palatino Linotype" w:hAnsi="Palatino Linotype"/>
          <w:spacing w:val="-2"/>
        </w:rPr>
        <w:t>полиомиелит</w:t>
      </w:r>
      <w:r w:rsidRPr="001F1C43">
        <w:rPr>
          <w:rFonts w:ascii="Palatino Linotype" w:hAnsi="Palatino Linotype"/>
          <w:spacing w:val="-2"/>
          <w:lang w:val="tg-Cyrl-TJ"/>
        </w:rPr>
        <w:t>);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менингит;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лейшманиоз;</w:t>
      </w:r>
    </w:p>
    <w:p w:rsidR="007E687C" w:rsidRPr="001F1C43" w:rsidRDefault="007E687C" w:rsidP="008F7223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E) </w:t>
      </w:r>
      <w:r w:rsidRPr="001F1C43">
        <w:rPr>
          <w:rFonts w:ascii="Palatino Linotype" w:hAnsi="Palatino Linotype"/>
          <w:lang w:val="tg-Cyrl-TJ"/>
        </w:rPr>
        <w:t>кузос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@234. </w:t>
      </w:r>
      <w:r w:rsidRPr="001F1C43">
        <w:rPr>
          <w:rFonts w:ascii="Palatino Linotype" w:hAnsi="Palatino Linotype"/>
          <w:bCs/>
          <w:lang w:val="tg-Cyrl-TJ"/>
        </w:rPr>
        <w:t xml:space="preserve">Барангезандаи </w:t>
      </w:r>
      <w:r w:rsidRPr="001F1C43">
        <w:rPr>
          <w:rFonts w:ascii="Palatino Linotype" w:hAnsi="Palatino Linotype"/>
          <w:bCs/>
        </w:rPr>
        <w:t>гангрен</w:t>
      </w:r>
      <w:r w:rsidRPr="001F1C43">
        <w:rPr>
          <w:rFonts w:ascii="Palatino Linotype" w:hAnsi="Palatino Linotype"/>
          <w:bCs/>
          <w:lang w:val="tg-Cyrl-TJ"/>
        </w:rPr>
        <w:t>аи анаэроби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A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Clostr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umperfr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ngens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Bac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lluscereus;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ocholera;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Salmonellat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ph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E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Clostr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umbotul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num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@235. Доначахои дохилихучайрави </w:t>
      </w:r>
      <w:r w:rsidRPr="001F1C43">
        <w:rPr>
          <w:rFonts w:ascii="Palatino Linotype" w:hAnsi="Palatino Linotype"/>
          <w:bCs/>
          <w:spacing w:val="3"/>
          <w:lang w:val="tg-Cyrl-TJ"/>
        </w:rPr>
        <w:t>дар кадом бемори аҳамияти ташхиси 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ҳорӣ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тифи ҳасби;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энцефалит</w:t>
      </w:r>
      <w:r w:rsidRPr="001F1C43">
        <w:rPr>
          <w:rFonts w:ascii="Palatino Linotype" w:hAnsi="Palatino Linotype"/>
          <w:spacing w:val="-2"/>
          <w:lang w:val="tg-Cyrl-TJ"/>
        </w:rPr>
        <w:t>и канагӣ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уфунатхо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Коксаки;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ВНМО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@236. </w:t>
      </w:r>
      <w:r w:rsidRPr="001F1C43">
        <w:rPr>
          <w:rFonts w:ascii="Palatino Linotype" w:hAnsi="Palatino Linotype"/>
          <w:bCs/>
          <w:lang w:val="tg-Cyrl-TJ"/>
        </w:rPr>
        <w:t>Беморие, кибарангезандаашон</w:t>
      </w:r>
      <w:r w:rsidRPr="001F1C43">
        <w:rPr>
          <w:rFonts w:ascii="Palatino Linotype" w:hAnsi="Palatino Linotype"/>
          <w:bCs/>
        </w:rPr>
        <w:t>хламидия</w:t>
      </w:r>
      <w:r w:rsidRPr="001F1C43">
        <w:rPr>
          <w:rFonts w:ascii="Palatino Linotype" w:hAnsi="Palatino Linotype"/>
          <w:bCs/>
          <w:lang w:val="tg-Cyrl-TJ"/>
        </w:rPr>
        <w:t>ҳо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орнитоз;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фалаҷи кудакон (</w:t>
      </w:r>
      <w:r w:rsidRPr="001F1C43">
        <w:rPr>
          <w:rFonts w:ascii="Palatino Linotype" w:hAnsi="Palatino Linotype"/>
          <w:spacing w:val="-2"/>
        </w:rPr>
        <w:t>полиомиелит</w:t>
      </w:r>
      <w:r w:rsidRPr="001F1C43">
        <w:rPr>
          <w:rFonts w:ascii="Palatino Linotype" w:hAnsi="Palatino Linotype"/>
          <w:spacing w:val="-2"/>
          <w:lang w:val="tg-Cyrl-TJ"/>
        </w:rPr>
        <w:t>);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паротит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эпидеми;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>
        <w:rPr>
          <w:rFonts w:ascii="Palatino Linotype" w:hAnsi="Palatino Linotype"/>
          <w:spacing w:val="-2"/>
        </w:rPr>
        <w:t>гастроэнтерит;</w:t>
      </w:r>
      <w:r>
        <w:rPr>
          <w:noProof/>
          <w:lang w:eastAsia="ru-RU"/>
        </w:rPr>
        <w:pict>
          <v:shape id="Полилиния 64" o:spid="_x0000_s1040" style="position:absolute;margin-left:49.5pt;margin-top:794pt;width:498pt;height:.0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10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Bnsb10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Ку</w:t>
      </w:r>
      <w:r w:rsidRPr="001F1C43">
        <w:rPr>
          <w:rFonts w:ascii="Palatino Linotype" w:hAnsi="Palatino Linotype"/>
          <w:spacing w:val="-2"/>
          <w:lang w:val="tg-Cyrl-TJ"/>
        </w:rPr>
        <w:t>-вараҷа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@237. Спирохетоз(боррелиоз) ,</w:t>
      </w:r>
      <w:r w:rsidRPr="001F1C43">
        <w:rPr>
          <w:rFonts w:ascii="Palatino Linotype" w:hAnsi="Palatino Linotype"/>
          <w:bCs/>
          <w:spacing w:val="3"/>
          <w:lang w:val="tg-Cyrl-TJ"/>
        </w:rPr>
        <w:t>ки бо шабушкҳои либос мегузарад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Лептоспироз;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Тифи баргарданда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эндеми;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 xml:space="preserve">Вараҷаи </w:t>
      </w:r>
      <w:r w:rsidRPr="001F1C43">
        <w:rPr>
          <w:rFonts w:ascii="Palatino Linotype" w:hAnsi="Palatino Linotype"/>
          <w:spacing w:val="-2"/>
        </w:rPr>
        <w:t>Марсел;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Вараҷаи</w:t>
      </w:r>
      <w:r w:rsidRPr="001F1C43">
        <w:rPr>
          <w:rFonts w:ascii="Palatino Linotype" w:hAnsi="Palatino Linotype"/>
          <w:spacing w:val="-2"/>
        </w:rPr>
        <w:t xml:space="preserve"> геммораг</w:t>
      </w:r>
      <w:r w:rsidRPr="001F1C43">
        <w:rPr>
          <w:rFonts w:ascii="Palatino Linotype" w:hAnsi="Palatino Linotype"/>
          <w:spacing w:val="-2"/>
          <w:lang w:val="tg-Cyrl-TJ"/>
        </w:rPr>
        <w:t xml:space="preserve">ии </w:t>
      </w:r>
      <w:r w:rsidRPr="001F1C43">
        <w:rPr>
          <w:rFonts w:ascii="Palatino Linotype" w:hAnsi="Palatino Linotype"/>
          <w:spacing w:val="-2"/>
        </w:rPr>
        <w:t>Омск;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Тифи баргардандаиэпидеми;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@238. Стафилакоккхо</w:t>
      </w:r>
      <w:r w:rsidRPr="001F1C43">
        <w:rPr>
          <w:rFonts w:ascii="Palatino Linotype" w:hAnsi="Palatino Linotype"/>
          <w:bCs/>
          <w:lang w:val="tg-Cyrl-TJ"/>
        </w:rPr>
        <w:t>дар молишак ҷойгир ҳастанд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Шакли</w:t>
      </w:r>
      <w:r w:rsidRPr="001F1C43">
        <w:rPr>
          <w:rFonts w:ascii="Palatino Linotype" w:hAnsi="Palatino Linotype"/>
          <w:spacing w:val="-2"/>
        </w:rPr>
        <w:t>"</w:t>
      </w:r>
      <w:r w:rsidRPr="001F1C43">
        <w:rPr>
          <w:rFonts w:ascii="Palatino Linotype" w:hAnsi="Palatino Linotype"/>
          <w:spacing w:val="-2"/>
          <w:lang w:val="tg-Cyrl-TJ"/>
        </w:rPr>
        <w:t>қатори моҳичаҳо</w:t>
      </w:r>
      <w:r w:rsidRPr="001F1C43">
        <w:rPr>
          <w:rFonts w:ascii="Palatino Linotype" w:hAnsi="Palatino Linotype"/>
          <w:spacing w:val="-2"/>
        </w:rPr>
        <w:t>";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Шакли занҷир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Ҷуфт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lang w:val="tg-Cyrl-TJ"/>
        </w:rPr>
        <w:t>Хушаи ангур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Тетрада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@239. Стафилакоккхо</w:t>
      </w:r>
      <w:r w:rsidRPr="001F1C43">
        <w:rPr>
          <w:rFonts w:ascii="Palatino Linotype" w:hAnsi="Palatino Linotype"/>
          <w:bCs/>
          <w:lang w:val="tg-Cyrl-TJ"/>
        </w:rPr>
        <w:t>бо усули Грам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Бунафш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Сурх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Зард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Сабз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Норанҷи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@240. Стрептококкхо</w:t>
      </w:r>
      <w:r w:rsidRPr="001F1C43">
        <w:rPr>
          <w:rFonts w:ascii="Palatino Linotype" w:hAnsi="Palatino Linotype"/>
          <w:bCs/>
          <w:lang w:val="tg-Cyrl-TJ"/>
        </w:rPr>
        <w:t>дар молишак ҷойгир ҳастанд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>Шакли</w:t>
      </w:r>
      <w:r w:rsidRPr="001F1C43">
        <w:rPr>
          <w:rFonts w:ascii="Palatino Linotype" w:hAnsi="Palatino Linotype"/>
          <w:spacing w:val="-2"/>
        </w:rPr>
        <w:t>"</w:t>
      </w:r>
      <w:r w:rsidRPr="001F1C43">
        <w:rPr>
          <w:rFonts w:ascii="Palatino Linotype" w:hAnsi="Palatino Linotype"/>
          <w:spacing w:val="-2"/>
          <w:lang w:val="tg-Cyrl-TJ"/>
        </w:rPr>
        <w:t>қатори моҳичаҳо</w:t>
      </w:r>
      <w:r w:rsidRPr="001F1C43">
        <w:rPr>
          <w:rFonts w:ascii="Palatino Linotype" w:hAnsi="Palatino Linotype"/>
          <w:spacing w:val="-2"/>
        </w:rPr>
        <w:t>";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Шакли занҷир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Зери кунҷ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lang w:val="tg-Cyrl-TJ"/>
        </w:rPr>
        <w:t>Хушаи ангур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Тетрада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10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@241. </w:t>
      </w:r>
      <w:r w:rsidRPr="001F1C43">
        <w:rPr>
          <w:rFonts w:ascii="Palatino Linotype" w:hAnsi="Palatino Linotype"/>
          <w:bCs/>
          <w:spacing w:val="3"/>
          <w:lang w:val="tg-Cyrl-TJ"/>
        </w:rPr>
        <w:t>Муҳити интихоби (э</w:t>
      </w:r>
      <w:r w:rsidRPr="001F1C43">
        <w:rPr>
          <w:rFonts w:ascii="Palatino Linotype" w:hAnsi="Palatino Linotype"/>
          <w:bCs/>
        </w:rPr>
        <w:t>лектив</w:t>
      </w:r>
      <w:r w:rsidRPr="001F1C43">
        <w:rPr>
          <w:rFonts w:ascii="Palatino Linotype" w:hAnsi="Palatino Linotype"/>
          <w:bCs/>
          <w:lang w:val="tg-Cyrl-TJ"/>
        </w:rPr>
        <w:t xml:space="preserve">и) </w:t>
      </w:r>
      <w:r>
        <w:rPr>
          <w:rFonts w:ascii="Palatino Linotype" w:hAnsi="Palatino Linotype"/>
          <w:bCs/>
          <w:lang w:val="tg-Cyrl-TJ"/>
        </w:rPr>
        <w:t>–</w:t>
      </w:r>
      <w:r w:rsidRPr="001F1C43">
        <w:rPr>
          <w:rFonts w:ascii="Palatino Linotype" w:hAnsi="Palatino Linotype"/>
          <w:bCs/>
          <w:lang w:val="tg-Cyrl-TJ"/>
        </w:rPr>
        <w:t>и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стафилококк</w:t>
      </w:r>
      <w:r w:rsidRPr="001F1C43">
        <w:rPr>
          <w:rFonts w:ascii="Palatino Linotype" w:hAnsi="Palatino Linotype"/>
          <w:bCs/>
          <w:lang w:val="tg-Cyrl-TJ"/>
        </w:rPr>
        <w:t>ҳ</w:t>
      </w:r>
      <w:r w:rsidRPr="001F1C43">
        <w:rPr>
          <w:rFonts w:ascii="Palatino Linotype" w:hAnsi="Palatino Linotype"/>
          <w:bCs/>
        </w:rPr>
        <w:t>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spacing w:val="-2"/>
          <w:lang w:val="tg-Cyrl-TJ"/>
        </w:rPr>
        <w:t xml:space="preserve">Оби </w:t>
      </w:r>
      <w:r w:rsidRPr="001F1C43">
        <w:rPr>
          <w:rFonts w:ascii="Palatino Linotype" w:hAnsi="Palatino Linotype"/>
          <w:spacing w:val="-2"/>
        </w:rPr>
        <w:t>Пептон;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Агари ишкорӣ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Муҳити</w:t>
      </w:r>
      <w:r w:rsidRPr="001F1C43">
        <w:rPr>
          <w:rFonts w:ascii="Palatino Linotype" w:hAnsi="Palatino Linotype"/>
          <w:spacing w:val="-2"/>
        </w:rPr>
        <w:t>Китт-Тароцци;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Агари намаку зардии тухумдор;</w:t>
      </w:r>
    </w:p>
    <w:p w:rsidR="007E687C" w:rsidRPr="001F1C43" w:rsidRDefault="007E687C" w:rsidP="00CE3BF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Пиёбаи пептондор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Default="007E687C" w:rsidP="00C3074B">
      <w:pPr>
        <w:widowControl w:val="0"/>
        <w:autoSpaceDE w:val="0"/>
        <w:spacing w:after="0" w:line="240" w:lineRule="auto"/>
        <w:ind w:right="405"/>
        <w:rPr>
          <w:rFonts w:ascii="Palatino Linotype" w:hAnsi="Palatino Linotype"/>
          <w:bCs/>
        </w:rPr>
      </w:pP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40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@242.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Ташхиси микробиологии сепсиси </w:t>
      </w:r>
      <w:r w:rsidRPr="001F1C43">
        <w:rPr>
          <w:rFonts w:ascii="Palatino Linotype" w:hAnsi="Palatino Linotype"/>
          <w:bCs/>
        </w:rPr>
        <w:t>стафилококк</w:t>
      </w:r>
      <w:r w:rsidRPr="001F1C43">
        <w:rPr>
          <w:rFonts w:ascii="Palatino Linotype" w:hAnsi="Palatino Linotype"/>
          <w:bCs/>
          <w:lang w:val="tg-Cyrl-TJ"/>
        </w:rPr>
        <w:t>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Микроскопи</w:t>
      </w:r>
      <w:r w:rsidRPr="001F1C43">
        <w:rPr>
          <w:rFonts w:ascii="Palatino Linotype" w:hAnsi="Palatino Linotype"/>
          <w:spacing w:val="-2"/>
          <w:lang w:val="tg-Cyrl-TJ"/>
        </w:rPr>
        <w:t>яи мунтазами</w:t>
      </w:r>
      <w:r w:rsidRPr="001F1C43">
        <w:rPr>
          <w:rFonts w:ascii="Palatino Linotype" w:hAnsi="Palatino Linotype"/>
          <w:spacing w:val="-2"/>
        </w:rPr>
        <w:t>хун;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Киштихун</w:t>
      </w:r>
      <w:r w:rsidRPr="001F1C43">
        <w:rPr>
          <w:rFonts w:ascii="Palatino Linotype" w:hAnsi="Palatino Linotype"/>
          <w:lang w:val="tg-Cyrl-TJ"/>
        </w:rPr>
        <w:t>ба пиёбаи канддор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Киштихун</w:t>
      </w:r>
      <w:r w:rsidRPr="001F1C43">
        <w:rPr>
          <w:rFonts w:ascii="Palatino Linotype" w:hAnsi="Palatino Linotype"/>
          <w:spacing w:val="-2"/>
          <w:lang w:val="tg-Cyrl-TJ"/>
        </w:rPr>
        <w:t>ба</w:t>
      </w:r>
      <w:r w:rsidRPr="001F1C43">
        <w:rPr>
          <w:rFonts w:ascii="Palatino Linotype" w:hAnsi="Palatino Linotype"/>
          <w:spacing w:val="-2"/>
        </w:rPr>
        <w:t>агар;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Реаксияиагглютинасия;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Санҷиши баландҳасоси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@243. </w:t>
      </w:r>
      <w:r w:rsidRPr="001F1C43">
        <w:rPr>
          <w:rFonts w:ascii="Palatino Linotype" w:hAnsi="Palatino Linotype"/>
          <w:bCs/>
          <w:spacing w:val="3"/>
          <w:lang w:val="tg-Cyrl-TJ"/>
        </w:rPr>
        <w:t>Барои ҷудо кардани стрептококкҳо аз фасод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Агар</w:t>
      </w:r>
      <w:r w:rsidRPr="001F1C43">
        <w:rPr>
          <w:rFonts w:ascii="Palatino Linotype" w:hAnsi="Palatino Linotype"/>
          <w:lang w:val="tg-Cyrl-TJ"/>
        </w:rPr>
        <w:t>и хундор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Агари намаку зардии тухумдор;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</w:t>
      </w:r>
      <w:r w:rsidRPr="001F1C43">
        <w:rPr>
          <w:rFonts w:ascii="Palatino Linotype" w:hAnsi="Palatino Linotype"/>
          <w:spacing w:val="-2"/>
          <w:lang w:val="tg-Cyrl-TJ"/>
        </w:rPr>
        <w:t>уҳити</w:t>
      </w:r>
      <w:r w:rsidRPr="001F1C43">
        <w:rPr>
          <w:rFonts w:ascii="Palatino Linotype" w:hAnsi="Palatino Linotype"/>
          <w:spacing w:val="-2"/>
        </w:rPr>
        <w:t>Эндо;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</w:t>
      </w:r>
      <w:r w:rsidRPr="001F1C43">
        <w:rPr>
          <w:rFonts w:ascii="Palatino Linotype" w:hAnsi="Palatino Linotype"/>
          <w:spacing w:val="-2"/>
          <w:lang w:val="tg-Cyrl-TJ"/>
        </w:rPr>
        <w:t>уҳити</w:t>
      </w:r>
      <w:r w:rsidRPr="001F1C43">
        <w:rPr>
          <w:rFonts w:ascii="Palatino Linotype" w:hAnsi="Palatino Linotype"/>
          <w:spacing w:val="-2"/>
        </w:rPr>
        <w:t>Плоскирев;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</w:t>
      </w:r>
      <w:r w:rsidRPr="001F1C43">
        <w:rPr>
          <w:rFonts w:ascii="Palatino Linotype" w:hAnsi="Palatino Linotype"/>
          <w:spacing w:val="-2"/>
          <w:lang w:val="tg-Cyrl-TJ"/>
        </w:rPr>
        <w:t>и ишқордор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@244. </w:t>
      </w:r>
      <w:r w:rsidRPr="001F1C43">
        <w:rPr>
          <w:rFonts w:ascii="Palatino Linotype" w:hAnsi="Palatino Linotype"/>
          <w:bCs/>
          <w:lang w:val="tg-Cyrl-TJ"/>
        </w:rPr>
        <w:t>Таснифи</w:t>
      </w:r>
      <w:r w:rsidRPr="001F1C43">
        <w:rPr>
          <w:rFonts w:ascii="Palatino Linotype" w:hAnsi="Palatino Linotype"/>
          <w:bCs/>
        </w:rPr>
        <w:t>колони</w:t>
      </w:r>
      <w:r w:rsidRPr="001F1C43">
        <w:rPr>
          <w:rFonts w:ascii="Palatino Linotype" w:hAnsi="Palatino Linotype"/>
          <w:bCs/>
          <w:lang w:val="tg-Cyrl-TJ"/>
        </w:rPr>
        <w:t>яҳо</w:t>
      </w:r>
      <w:r w:rsidRPr="001F1C43">
        <w:rPr>
          <w:rFonts w:ascii="Palatino Linotype" w:hAnsi="Palatino Linotype"/>
          <w:bCs/>
        </w:rPr>
        <w:t>истафилококк</w:t>
      </w:r>
      <w:r w:rsidRPr="001F1C43">
        <w:rPr>
          <w:rFonts w:ascii="Palatino Linotype" w:hAnsi="Palatino Linotype"/>
          <w:bCs/>
          <w:lang w:val="tg-Cyrl-TJ"/>
        </w:rPr>
        <w:t>ҳ</w:t>
      </w:r>
      <w:r w:rsidRPr="001F1C43">
        <w:rPr>
          <w:rFonts w:ascii="Palatino Linotype" w:hAnsi="Palatino Linotype"/>
          <w:bCs/>
        </w:rPr>
        <w:t>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Пигмент</w:t>
      </w:r>
      <w:r w:rsidRPr="001F1C43">
        <w:rPr>
          <w:rFonts w:ascii="Palatino Linotype" w:hAnsi="Palatino Linotype"/>
          <w:lang w:val="tg-Cyrl-TJ"/>
        </w:rPr>
        <w:t>дори канорашон ҳамвор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Бе</w:t>
      </w:r>
      <w:r w:rsidRPr="001F1C43">
        <w:rPr>
          <w:rFonts w:ascii="Palatino Linotype" w:hAnsi="Palatino Linotype"/>
          <w:spacing w:val="-2"/>
          <w:lang w:val="tg-Cyrl-TJ"/>
        </w:rPr>
        <w:t>ранги шафоф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Хурди хушк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Азимҷуссаи ноҳамвор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Беранги хира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@245. </w:t>
      </w:r>
      <w:r w:rsidRPr="001F1C43">
        <w:rPr>
          <w:rFonts w:ascii="Palatino Linotype" w:hAnsi="Palatino Linotype"/>
          <w:bCs/>
          <w:lang w:val="tg-Cyrl-TJ"/>
        </w:rPr>
        <w:t>Роҳҳои сироятёби бо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менингококк</w:t>
      </w:r>
      <w:r w:rsidRPr="001F1C43">
        <w:rPr>
          <w:rFonts w:ascii="Palatino Linotype" w:hAnsi="Palatino Linotype"/>
          <w:bCs/>
          <w:lang w:val="tg-Cyrl-TJ"/>
        </w:rPr>
        <w:t>ҳ</w:t>
      </w:r>
      <w:r w:rsidRPr="001F1C43">
        <w:rPr>
          <w:rFonts w:ascii="Palatino Linotype" w:hAnsi="Palatino Linotype"/>
          <w:bCs/>
        </w:rPr>
        <w:t>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Ғизои;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Хавои-катраги;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Парэнтерал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Оби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Трансмиссив</w:t>
      </w:r>
      <w:r w:rsidRPr="001F1C43">
        <w:rPr>
          <w:rFonts w:ascii="Palatino Linotype" w:hAnsi="Palatino Linotype"/>
          <w:spacing w:val="-2"/>
          <w:lang w:val="tg-Cyrl-TJ"/>
        </w:rPr>
        <w:t>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@246. </w:t>
      </w:r>
      <w:r w:rsidRPr="001F1C43">
        <w:rPr>
          <w:rFonts w:ascii="Palatino Linotype" w:hAnsi="Palatino Linotype"/>
          <w:bCs/>
          <w:spacing w:val="3"/>
        </w:rPr>
        <w:t xml:space="preserve">Дар </w:t>
      </w:r>
      <w:r w:rsidRPr="001F1C43">
        <w:rPr>
          <w:rFonts w:ascii="Palatino Linotype" w:hAnsi="Palatino Linotype"/>
          <w:bCs/>
        </w:rPr>
        <w:t>микроскопи</w:t>
      </w:r>
      <w:r w:rsidRPr="001F1C43">
        <w:rPr>
          <w:rFonts w:ascii="Palatino Linotype" w:hAnsi="Palatino Linotype"/>
          <w:bCs/>
          <w:lang w:val="tg-Cyrl-TJ"/>
        </w:rPr>
        <w:t>я</w:t>
      </w:r>
      <w:r w:rsidRPr="001F1C43">
        <w:rPr>
          <w:rFonts w:ascii="Palatino Linotype" w:hAnsi="Palatino Linotype"/>
          <w:bCs/>
        </w:rPr>
        <w:t>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lang w:val="tg-Cyrl-TJ"/>
        </w:rPr>
        <w:t>фасоди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 xml:space="preserve">сузоки (гонорея) </w:t>
      </w:r>
      <w:r w:rsidRPr="001F1C43">
        <w:rPr>
          <w:rFonts w:ascii="Palatino Linotype" w:hAnsi="Palatino Linotype"/>
          <w:bCs/>
          <w:lang w:val="tg-Cyrl-TJ"/>
        </w:rPr>
        <w:t>шадид дида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>$A) Фагоцитоз</w:t>
      </w:r>
      <w:r w:rsidRPr="001F1C43">
        <w:rPr>
          <w:rFonts w:ascii="Palatino Linotype" w:hAnsi="Palatino Linotype"/>
          <w:spacing w:val="-2"/>
          <w:lang w:val="tg-Cyrl-TJ"/>
        </w:rPr>
        <w:t>и ба охир расида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Фагоцитоз</w:t>
      </w:r>
      <w:r w:rsidRPr="001F1C43">
        <w:rPr>
          <w:rFonts w:ascii="Palatino Linotype" w:hAnsi="Palatino Linotype"/>
          <w:spacing w:val="-2"/>
          <w:lang w:val="tg-Cyrl-TJ"/>
        </w:rPr>
        <w:t>и ба охир нарасида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Гонококк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3"/>
          <w:lang w:val="tg-Cyrl-TJ"/>
        </w:rPr>
        <w:t>дар</w:t>
      </w:r>
      <w:r w:rsidRPr="001F1C43">
        <w:rPr>
          <w:rFonts w:ascii="Palatino Linotype" w:hAnsi="Palatino Linotype"/>
          <w:spacing w:val="-2"/>
        </w:rPr>
        <w:t>эритроцит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Доначахои дохилихучайрави;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Ҳуҷайраи азимҷусса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@247.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Маводи </w:t>
      </w:r>
      <w:r w:rsidRPr="001F1C43">
        <w:rPr>
          <w:rFonts w:ascii="Palatino Linotype" w:hAnsi="Palatino Linotype"/>
          <w:bCs/>
          <w:lang w:val="tg-Cyrl-TJ"/>
        </w:rPr>
        <w:t>ташхисшавандаи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микробиологи</w:t>
      </w:r>
      <w:r w:rsidRPr="001F1C43">
        <w:rPr>
          <w:rFonts w:ascii="Palatino Linotype" w:hAnsi="Palatino Linotype"/>
          <w:bCs/>
          <w:lang w:val="tg-Cyrl-TJ"/>
        </w:rPr>
        <w:t>и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 xml:space="preserve">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Ихроҷи</w:t>
      </w:r>
      <w:r w:rsidRPr="001F1C43">
        <w:rPr>
          <w:rFonts w:ascii="Palatino Linotype" w:hAnsi="Palatino Linotype"/>
        </w:rPr>
        <w:t>уретр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Ликвор;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Пунктат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збубон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lang w:val="tg-Cyrl-TJ"/>
        </w:rPr>
        <w:t>Ихроҷи</w:t>
      </w:r>
      <w:r w:rsidRPr="001F1C43">
        <w:rPr>
          <w:rFonts w:ascii="Palatino Linotype" w:hAnsi="Palatino Linotype"/>
          <w:spacing w:val="-3"/>
          <w:lang w:val="tg-Cyrl-TJ"/>
        </w:rPr>
        <w:t>бинию гулу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Начосат;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@248. </w:t>
      </w:r>
      <w:r w:rsidRPr="001F1C43">
        <w:rPr>
          <w:rFonts w:ascii="Palatino Linotype" w:hAnsi="Palatino Linotype"/>
          <w:bCs/>
          <w:lang w:val="tg-Cyrl-TJ"/>
        </w:rPr>
        <w:t>Роҳҳои воридшавии</w:t>
      </w:r>
      <w:r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 xml:space="preserve">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Пардаи луоби</w:t>
      </w:r>
      <w:r w:rsidRPr="001F1C43">
        <w:rPr>
          <w:rFonts w:ascii="Palatino Linotype" w:hAnsi="Palatino Linotype"/>
          <w:spacing w:val="-2"/>
          <w:lang w:val="tg-Cyrl-TJ"/>
        </w:rPr>
        <w:t xml:space="preserve">и </w:t>
      </w:r>
      <w:r w:rsidRPr="001F1C43">
        <w:rPr>
          <w:rFonts w:ascii="Palatino Linotype" w:hAnsi="Palatino Linotype"/>
          <w:spacing w:val="-2"/>
        </w:rPr>
        <w:t>трахе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Пуст;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Роҳҳои нафаскаши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Системаи ҳозима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Пардаи луоби</w:t>
      </w:r>
      <w:r w:rsidRPr="001F1C43">
        <w:rPr>
          <w:rFonts w:ascii="Palatino Linotype" w:hAnsi="Palatino Linotype"/>
          <w:lang w:val="tg-Cyrl-TJ"/>
        </w:rPr>
        <w:t>и роҳҳои пешобу таносул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@249. </w:t>
      </w:r>
      <w:r w:rsidRPr="001F1C43">
        <w:rPr>
          <w:rFonts w:ascii="Palatino Linotype" w:hAnsi="Palatino Linotype"/>
          <w:bCs/>
          <w:lang w:val="tg-Cyrl-TJ"/>
        </w:rPr>
        <w:t>Кадом бемориҳоро</w:t>
      </w:r>
      <w:r w:rsidRPr="001F1C43">
        <w:rPr>
          <w:rFonts w:ascii="Palatino Linotype" w:hAnsi="Palatino Linotype"/>
          <w:bCs/>
        </w:rPr>
        <w:t>гонококк</w:t>
      </w:r>
      <w:r w:rsidRPr="001F1C43">
        <w:rPr>
          <w:rFonts w:ascii="Palatino Linotype" w:hAnsi="Palatino Linotype"/>
          <w:bCs/>
          <w:lang w:val="tg-Cyrl-TJ"/>
        </w:rPr>
        <w:t>ҳо ба вуҷуд меоранд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Бленоре</w:t>
      </w:r>
      <w:r w:rsidRPr="001F1C43">
        <w:rPr>
          <w:rFonts w:ascii="Palatino Linotype" w:hAnsi="Palatino Linotype"/>
          <w:lang w:val="tg-Cyrl-TJ"/>
        </w:rPr>
        <w:t>я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Кузос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lang w:val="tg-Cyrl-TJ"/>
        </w:rPr>
        <w:t>Мараз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Гепатит;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Махмалак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@250. </w:t>
      </w:r>
      <w:r w:rsidRPr="001F1C43">
        <w:rPr>
          <w:rFonts w:ascii="Palatino Linotype" w:hAnsi="Palatino Linotype"/>
          <w:bCs/>
          <w:lang w:val="tg-Cyrl-TJ"/>
        </w:rPr>
        <w:t>Манбаъи</w:t>
      </w:r>
      <w:r w:rsidRPr="001F1C43">
        <w:rPr>
          <w:rFonts w:ascii="Palatino Linotype" w:hAnsi="Palatino Linotype"/>
          <w:bCs/>
        </w:rPr>
        <w:t xml:space="preserve">уфунатиосузок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 xml:space="preserve">Шахси </w:t>
      </w:r>
      <w:r w:rsidRPr="001F1C43">
        <w:rPr>
          <w:rFonts w:ascii="Palatino Linotype" w:hAnsi="Palatino Linotype"/>
        </w:rPr>
        <w:t>бемор;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Хайвонот;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Паррандаҳои хонаги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Хояндахо;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Канахо;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@251. Роххои сироятёбии сузок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Трансмиссиви;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Хавои-катраги;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Хавои -чанги;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Чинси;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Ғизои;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61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@252. Мухити зистиклостридияхои патогени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Хаво;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Хок;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Роххои болоии системаи нафаскаши;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Хояндахо;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Бугумпойхо;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@253. Барои табобати уфунатхои анаэроби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зардобахои антибактериали;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Бактериофаг;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Аутоваксина;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spacing w:val="-2"/>
        </w:rPr>
        <w:t>зардобахои зидди токсики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Ваксинаи зинда;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@254. </w:t>
      </w:r>
      <w:r w:rsidRPr="001F1C43">
        <w:rPr>
          <w:rFonts w:ascii="Palatino Linotype" w:hAnsi="Palatino Linotype"/>
          <w:bCs/>
          <w:spacing w:val="3"/>
        </w:rPr>
        <w:t>Чубчамикроби кузос хосил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Эндотоксин;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Гиалуронидаза;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Тетаноспазмин;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Лизоцим;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Лигаза;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@255. </w:t>
      </w:r>
      <w:r w:rsidRPr="001F1C43">
        <w:rPr>
          <w:rFonts w:ascii="Palatino Linotype" w:hAnsi="Palatino Linotype"/>
          <w:bCs/>
          <w:spacing w:val="3"/>
        </w:rPr>
        <w:t xml:space="preserve">Ба барангезандаи ботулизм </w:t>
      </w:r>
      <w:r w:rsidRPr="001F1C43">
        <w:rPr>
          <w:rFonts w:ascii="Palatino Linotype" w:hAnsi="Palatino Linotype"/>
          <w:bCs/>
        </w:rPr>
        <w:t>хосилкунии</w:t>
      </w:r>
      <w:r w:rsidRPr="001F1C43">
        <w:rPr>
          <w:rFonts w:ascii="Palatino Linotype" w:hAnsi="Palatino Linotype"/>
          <w:bCs/>
          <w:spacing w:val="3"/>
        </w:rPr>
        <w:t xml:space="preserve"> чи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Гиалуронидаза;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Тетаноспазмин;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Нейротоксин;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Эндотоксин;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Плазмокоагулаза;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@256. Рангкабулкунии чубчамикроби рудави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Граммусбат;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Занчиршакл;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Кабуд;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Грамманфи;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Бунафш;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@257. Рохи гузариши уфунатхои рудави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Хавои-катраги;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Чинси;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Трансмиссиви;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Парантерали;</w:t>
      </w:r>
    </w:p>
    <w:p w:rsidR="007E687C" w:rsidRPr="001F1C43" w:rsidRDefault="007E687C" w:rsidP="00C3074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Начосат-дахани;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@258. Колиэнтерит – маводи ташхисшаванда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Хун;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Ликвор;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Начосат;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Балгам;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Маводи ёрирасони чаррохи;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@259. О-антигени чубчамикроби рудави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Муайянкунандаи гурухи зардобави;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Камчинакхоба чойгир аст;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Термолабили;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Табиати сафедави дорад;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</w:rPr>
        <w:t>Муайянкунандаи авлод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@260. МухитиЭндо-ин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bCs/>
        </w:rPr>
        <w:t>Мухити</w:t>
      </w:r>
      <w:r w:rsidRPr="001F1C43">
        <w:rPr>
          <w:rFonts w:ascii="Palatino Linotype" w:hAnsi="Palatino Linotype"/>
          <w:spacing w:val="-2"/>
        </w:rPr>
        <w:t xml:space="preserve"> интихоби (элективи);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bCs/>
        </w:rPr>
        <w:t>Мухити универсали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C) </w:t>
      </w:r>
      <w:r w:rsidRPr="001F1C43">
        <w:rPr>
          <w:rFonts w:ascii="Palatino Linotype" w:hAnsi="Palatino Linotype"/>
          <w:bCs/>
        </w:rPr>
        <w:t>Мухити</w:t>
      </w:r>
      <w:r w:rsidRPr="001F1C43">
        <w:rPr>
          <w:rFonts w:ascii="Palatino Linotype" w:hAnsi="Palatino Linotype"/>
          <w:spacing w:val="-2"/>
        </w:rPr>
        <w:t xml:space="preserve"> дифференциали-ташхиси;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bCs/>
        </w:rPr>
        <w:t>Мухити махсус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bCs/>
        </w:rPr>
        <w:t>Мухити моеъ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@261. Морфологияи шигеллахо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чубчамикроби грамманфии нугаш қатшуда;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Чубчамикроби калони</w:t>
      </w:r>
      <w:r w:rsidRPr="001F1C43">
        <w:rPr>
          <w:rFonts w:ascii="Palatino Linotype" w:hAnsi="Palatino Linotype"/>
          <w:spacing w:val="-2"/>
        </w:rPr>
        <w:t xml:space="preserve"> бо нугхои даврашакл;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Хока чойгиршавии маркази дорад;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Дар организм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ғилофак хосил мекунад;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Перетрих мебошад;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@262. Манбаъи уфунати исхоли хуни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Паррандахо;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растанихо;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Шахси бемор;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Хояндахо;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Чорвои калони шохдор;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@263. Барангезандаи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 xml:space="preserve">доманаро кишт мекунанд ба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$A) </w:t>
      </w:r>
      <w:r w:rsidRPr="001F1C43">
        <w:rPr>
          <w:rFonts w:ascii="Palatino Linotype" w:hAnsi="Palatino Linotype"/>
          <w:bCs/>
        </w:rPr>
        <w:t>Мухити</w:t>
      </w:r>
      <w:r w:rsidRPr="001F1C43">
        <w:rPr>
          <w:rFonts w:ascii="Palatino Linotype" w:hAnsi="Palatino Linotype"/>
          <w:spacing w:val="-2"/>
        </w:rPr>
        <w:t>Эндо;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B) </w:t>
      </w:r>
      <w:r w:rsidRPr="001F1C43">
        <w:rPr>
          <w:rFonts w:ascii="Palatino Linotype" w:hAnsi="Palatino Linotype"/>
          <w:bCs/>
        </w:rPr>
        <w:t>Мухити</w:t>
      </w:r>
      <w:r w:rsidRPr="001F1C43">
        <w:rPr>
          <w:rFonts w:ascii="Palatino Linotype" w:hAnsi="Palatino Linotype"/>
          <w:spacing w:val="-2"/>
        </w:rPr>
        <w:t>висмут-сульфит;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БаМПБ;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МПА;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bCs/>
        </w:rPr>
        <w:t>Мухити</w:t>
      </w:r>
      <w:r w:rsidRPr="001F1C43">
        <w:rPr>
          <w:rFonts w:ascii="Palatino Linotype" w:hAnsi="Palatino Linotype"/>
          <w:spacing w:val="-2"/>
        </w:rPr>
        <w:t>ВильсонБлер;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@264. Даври аввали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патогенези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домана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Катараия;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Бактериемия;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Конвульсиви;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Септики;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баландхасоси;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@265. </w:t>
      </w:r>
      <w:r w:rsidRPr="001F1C43">
        <w:rPr>
          <w:rFonts w:ascii="Palatino Linotype" w:hAnsi="Palatino Linotype"/>
          <w:bCs/>
          <w:spacing w:val="3"/>
        </w:rPr>
        <w:t>Якум хафтаи беморшавии домана маводи ташхисшаванда бо кадом усул санчида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РеаксияиВидал;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Чудокунии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гемокультура;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Кишти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талха;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Кишти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пешоб;</w:t>
      </w:r>
    </w:p>
    <w:p w:rsidR="007E687C" w:rsidRPr="001F1C43" w:rsidRDefault="007E687C" w:rsidP="00A738EC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Кишти начосат;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@266. </w:t>
      </w:r>
      <w:r w:rsidRPr="001F1C43">
        <w:rPr>
          <w:rFonts w:ascii="Palatino Linotype" w:hAnsi="Palatino Linotype"/>
          <w:bCs/>
          <w:spacing w:val="3"/>
        </w:rPr>
        <w:t xml:space="preserve">Бемории домана бо </w:t>
      </w:r>
      <w:r w:rsidRPr="001F1C43">
        <w:rPr>
          <w:rFonts w:ascii="Palatino Linotype" w:hAnsi="Palatino Linotype"/>
          <w:bCs/>
        </w:rPr>
        <w:t>реаксияи Видал чиро муайян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Барангезандаро;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Эндотоксин;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Экзотоксин;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Антиген;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ВучудиятиО-ваН-антителахо;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@267. Хусусиятхои биохимиявии сальмонеллахо дар чи муайян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МухитиМПБ;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Мухити</w:t>
      </w:r>
      <w:r w:rsidRPr="001F1C43">
        <w:rPr>
          <w:rFonts w:ascii="Palatino Linotype" w:hAnsi="Palatino Linotype"/>
        </w:rPr>
        <w:t>Рессел;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Агари хундор;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Агаризардию намакдор;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spacing w:val="-2"/>
          <w:lang w:val="tg-Cyrl-TJ"/>
        </w:rPr>
        <w:t>Агари каҷ;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@268.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Уфунати токсикии гизои;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Уфунати</w:t>
      </w:r>
      <w:r w:rsidRPr="001F1C43">
        <w:rPr>
          <w:rFonts w:ascii="Palatino Linotype" w:hAnsi="Palatino Linotype"/>
        </w:rPr>
        <w:t xml:space="preserve"> басохатарноки карантини;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Нейроуфунат;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Уфунати зоонози;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Уфунати респиратори;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@269. Намуди начосад дар бемори ба вабо гирифтор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Дигргун намешаванд;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дар кабати начосат хун дида мешавад;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Сабзи кафкдор;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Намуди бринчоба;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Мулоими бе шакл дорад;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@270. Мухит барои чудо кардани тозапарвардаи вибрио холера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Агари ишкори;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</w:rPr>
        <w:t>Агари хундор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МухитиПлоскирев;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Агари намаку зардии тухумдор;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МухитиКитт-Тароцци;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@271. Ба барангезандаи гулузиндонак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Хосилкунииспора;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Хосилкунииғилофак;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Камчинакхо;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Доначахоиволютина;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Кислотаустувори;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@272. Пешгирии</w:t>
      </w:r>
      <w:r w:rsidRPr="001F1C43">
        <w:rPr>
          <w:rFonts w:ascii="Palatino Linotype" w:hAnsi="Palatino Linotype"/>
          <w:bCs/>
          <w:spacing w:val="3"/>
        </w:rPr>
        <w:t xml:space="preserve"> хосаи гулузиндонак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АКДС;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БЦЖ;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Ваксинаи химияви;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Антраксин;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Бактериофаг;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@273. </w:t>
      </w:r>
      <w:r w:rsidRPr="001F1C43">
        <w:rPr>
          <w:rFonts w:ascii="Palatino Linotype" w:hAnsi="Palatino Linotype"/>
          <w:bCs/>
          <w:spacing w:val="3"/>
        </w:rPr>
        <w:t xml:space="preserve">Тавсияи </w:t>
      </w:r>
      <w:r>
        <w:rPr>
          <w:rFonts w:ascii="Palatino Linotype" w:hAnsi="Palatino Linotype"/>
          <w:bCs/>
          <w:spacing w:val="3"/>
        </w:rPr>
        <w:t xml:space="preserve"> </w:t>
      </w:r>
      <w:r w:rsidRPr="001F1C43">
        <w:rPr>
          <w:rFonts w:ascii="Palatino Linotype" w:hAnsi="Palatino Linotype"/>
          <w:bCs/>
        </w:rPr>
        <w:t>чубчамикроби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Хосилкуниихока;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Хосилкунииғилофак;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Камчинакхо;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</w:rPr>
        <w:t>Доначахоиволютина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Устувори ба кислотахо ва ишкорхо;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@274. Чудо кардани барангезандаи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Рангкуни бо фуксин;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Рангкуни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бо усули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Ожешко;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Рангкуни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бо усули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Цил-Нильсен;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>$D) Рангкуни бо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метилени</w:t>
      </w:r>
      <w:r w:rsidRPr="001F1C43">
        <w:rPr>
          <w:rFonts w:ascii="Palatino Linotype" w:hAnsi="Palatino Linotype"/>
          <w:spacing w:val="-2"/>
          <w:lang w:val="tg-Cyrl-TJ"/>
        </w:rPr>
        <w:t xml:space="preserve"> кабуд;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Рангкуни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бо усули Морозов;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@275. </w:t>
      </w:r>
      <w:r w:rsidRPr="001F1C43">
        <w:rPr>
          <w:rFonts w:ascii="Palatino Linotype" w:hAnsi="Palatino Linotype"/>
          <w:bCs/>
          <w:spacing w:val="3"/>
        </w:rPr>
        <w:t>Табобати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Ваксинаи кушташуда;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зардобахои иммуни;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АКДС;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бактериофаг;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изониазид;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69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@276. Холати баландхасосии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сил муайян карда мешавадбо реаксияи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Асколи;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Бюрне;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Манту;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Кунс;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Видал;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7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@277. </w:t>
      </w:r>
      <w:r w:rsidRPr="001F1C43">
        <w:rPr>
          <w:rFonts w:ascii="Palatino Linotype" w:hAnsi="Palatino Linotype"/>
          <w:bCs/>
          <w:spacing w:val="3"/>
        </w:rPr>
        <w:t>Аз руи хатарнокии биологи ба гурухи якум кадом барангезанда дохил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Сальмонеллез;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Вабо;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ВарачаиЭбола;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Яраи сибири;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Туляремия;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@278. </w:t>
      </w:r>
      <w:r w:rsidRPr="001F1C43">
        <w:rPr>
          <w:rFonts w:ascii="Palatino Linotype" w:hAnsi="Palatino Linotype"/>
          <w:bCs/>
          <w:spacing w:val="3"/>
        </w:rPr>
        <w:t xml:space="preserve">Ташхиси </w:t>
      </w:r>
      <w:r w:rsidRPr="001F1C43">
        <w:rPr>
          <w:rFonts w:ascii="Palatino Linotype" w:hAnsi="Palatino Linotype"/>
          <w:bCs/>
        </w:rPr>
        <w:t>лаборатории</w:t>
      </w:r>
      <w:r w:rsidRPr="001F1C43">
        <w:rPr>
          <w:rFonts w:ascii="Palatino Linotype" w:hAnsi="Palatino Linotype"/>
          <w:bCs/>
          <w:spacing w:val="3"/>
        </w:rPr>
        <w:t>сузоки шадид</w:t>
      </w:r>
      <w:r w:rsidRPr="001F1C43">
        <w:rPr>
          <w:rFonts w:ascii="Palatino Linotype" w:hAnsi="Palatino Linotype"/>
          <w:bCs/>
        </w:rPr>
        <w:t xml:space="preserve">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 пайвастшавии комплемент;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Усули бактериоскопи;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Усули Биологи;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Усули Бактериологи;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агглютинасия;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@279. Барангезандаи яраи сибири ба кадом авлод дахл 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$A) Sh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gella;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Klebs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ella;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C) Bac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llus;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$D) Bord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tella;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$E) Leg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onella;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@280. </w:t>
      </w:r>
      <w:r w:rsidRPr="001F1C43">
        <w:rPr>
          <w:rFonts w:ascii="Palatino Linotype" w:hAnsi="Palatino Linotype"/>
          <w:bCs/>
        </w:rPr>
        <w:t>Бактерияхоикислотоустуворбокадомусулрангкардамешаванд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A2401D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A2401D">
        <w:rPr>
          <w:rFonts w:ascii="Palatino Linotype" w:hAnsi="Palatino Linotype"/>
          <w:spacing w:val="-2"/>
        </w:rPr>
        <w:t>$</w:t>
      </w:r>
      <w:r w:rsidRPr="00A2401D">
        <w:rPr>
          <w:rFonts w:ascii="Palatino Linotype" w:hAnsi="Palatino Linotype"/>
          <w:spacing w:val="-2"/>
          <w:lang w:val="en-US"/>
        </w:rPr>
        <w:t>A</w:t>
      </w:r>
      <w:r w:rsidRPr="00A2401D">
        <w:rPr>
          <w:rFonts w:ascii="Palatino Linotype" w:hAnsi="Palatino Linotype"/>
          <w:spacing w:val="-2"/>
        </w:rPr>
        <w:t xml:space="preserve">) </w:t>
      </w:r>
      <w:r w:rsidRPr="001F1C43">
        <w:rPr>
          <w:rFonts w:ascii="Palatino Linotype" w:hAnsi="Palatino Linotype"/>
          <w:spacing w:val="-2"/>
        </w:rPr>
        <w:t>Романовский</w:t>
      </w:r>
      <w:r w:rsidRPr="00A2401D">
        <w:rPr>
          <w:rFonts w:ascii="Palatino Linotype" w:hAnsi="Palatino Linotype"/>
          <w:spacing w:val="-2"/>
        </w:rPr>
        <w:t>-</w:t>
      </w:r>
      <w:r w:rsidRPr="001F1C43">
        <w:rPr>
          <w:rFonts w:ascii="Palatino Linotype" w:hAnsi="Palatino Linotype"/>
          <w:spacing w:val="-2"/>
        </w:rPr>
        <w:t>Гимза</w:t>
      </w:r>
      <w:r w:rsidRPr="00A2401D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Цил-Нильсен;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Грам;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Здродовский;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Бурри;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@281.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Номи </w:t>
      </w:r>
      <w:r w:rsidRPr="001F1C43">
        <w:rPr>
          <w:rFonts w:ascii="Palatino Linotype" w:hAnsi="Palatino Linotype"/>
          <w:bCs/>
        </w:rPr>
        <w:t>бактерия</w:t>
      </w:r>
      <w:r w:rsidRPr="001F1C43">
        <w:rPr>
          <w:rFonts w:ascii="Palatino Linotype" w:hAnsi="Palatino Linotype"/>
          <w:bCs/>
          <w:lang w:val="tg-Cyrl-TJ"/>
        </w:rPr>
        <w:t>е, ки девори ҳуҷайрави надорад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Хламиди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Риккетси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Спирохет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Актиномицет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Микоплазм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@282. </w:t>
      </w:r>
      <w:r w:rsidRPr="001F1C43">
        <w:rPr>
          <w:rFonts w:ascii="Palatino Linotype" w:hAnsi="Palatino Linotype"/>
          <w:bCs/>
          <w:spacing w:val="3"/>
          <w:lang w:val="tg-Cyrl-TJ"/>
        </w:rPr>
        <w:t>Замбуруғе, ки намояндаи микрофлораи вуҷуди инсон аст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Базидомицет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Зигомицет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Аскомицет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Дейтеромицет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Кандид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@283. </w:t>
      </w:r>
      <w:r w:rsidRPr="001F1C43">
        <w:rPr>
          <w:rFonts w:ascii="Palatino Linotype" w:hAnsi="Palatino Linotype"/>
          <w:bCs/>
          <w:spacing w:val="3"/>
          <w:lang w:val="tg-Cyrl-TJ"/>
        </w:rPr>
        <w:t>Бисёре аз соддатаринхо дар шароити номусоиди атроф чиро хосил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Протопласт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Цист</w:t>
      </w:r>
      <w:r w:rsidRPr="001F1C43">
        <w:rPr>
          <w:rFonts w:ascii="Palatino Linotype" w:hAnsi="Palatino Linotype"/>
          <w:lang w:val="tg-Cyrl-TJ"/>
        </w:rPr>
        <w:t>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Ғилофак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Хока;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Сферопласт</w:t>
      </w:r>
      <w:r w:rsidRPr="001F1C43">
        <w:rPr>
          <w:rFonts w:ascii="Palatino Linotype" w:hAnsi="Palatino Linotype"/>
          <w:spacing w:val="-2"/>
          <w:lang w:val="tg-Cyrl-TJ"/>
        </w:rPr>
        <w:t>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591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@284. Органелл</w:t>
      </w:r>
      <w:r w:rsidRPr="001F1C43">
        <w:rPr>
          <w:rFonts w:ascii="Palatino Linotype" w:hAnsi="Palatino Linotype"/>
          <w:bCs/>
          <w:lang w:val="tg-Cyrl-TJ"/>
        </w:rPr>
        <w:t>ахои</w:t>
      </w:r>
      <w:r w:rsidRPr="001F1C43">
        <w:rPr>
          <w:rFonts w:ascii="Palatino Linotype" w:hAnsi="Palatino Linotype"/>
          <w:bCs/>
        </w:rPr>
        <w:t>бактери</w:t>
      </w:r>
      <w:r w:rsidRPr="001F1C43">
        <w:rPr>
          <w:rFonts w:ascii="Palatino Linotype" w:hAnsi="Palatino Linotype"/>
          <w:bCs/>
          <w:lang w:val="tg-Cyrl-TJ"/>
        </w:rPr>
        <w:t>яхо, ки дар раванди адгезия ва конъюгасия иштирок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</w:t>
      </w:r>
      <w:r w:rsidRPr="001F1C43">
        <w:rPr>
          <w:rFonts w:ascii="Palatino Linotype" w:hAnsi="Palatino Linotype"/>
          <w:lang w:val="tg-Cyrl-TJ"/>
        </w:rPr>
        <w:t>Мичгонакхо (</w:t>
      </w:r>
      <w:r w:rsidRPr="001F1C43">
        <w:rPr>
          <w:rFonts w:ascii="Palatino Linotype" w:hAnsi="Palatino Linotype"/>
        </w:rPr>
        <w:t>Пили</w:t>
      </w:r>
      <w:r w:rsidRPr="001F1C43">
        <w:rPr>
          <w:rFonts w:ascii="Palatino Linotype" w:hAnsi="Palatino Linotype"/>
          <w:lang w:val="tg-Cyrl-TJ"/>
        </w:rPr>
        <w:t>);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Ғилофака;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Камчинак</w:t>
      </w:r>
      <w:r w:rsidRPr="001F1C43">
        <w:rPr>
          <w:rFonts w:ascii="Palatino Linotype" w:hAnsi="Palatino Linotype"/>
          <w:spacing w:val="-2"/>
          <w:lang w:val="tg-Cyrl-TJ"/>
        </w:rPr>
        <w:t>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Хокахо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Мезосома;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@285. </w:t>
      </w:r>
      <w:r w:rsidRPr="001F1C43">
        <w:rPr>
          <w:rFonts w:ascii="Palatino Linotype" w:hAnsi="Palatino Linotype"/>
          <w:bCs/>
          <w:spacing w:val="3"/>
          <w:lang w:val="tg-Cyrl-TJ"/>
        </w:rPr>
        <w:t>Сохти антигении</w:t>
      </w:r>
      <w:r w:rsidRPr="001F1C43">
        <w:rPr>
          <w:rFonts w:ascii="Palatino Linotype" w:hAnsi="Palatino Linotype"/>
          <w:bCs/>
        </w:rPr>
        <w:t>стрептококк</w:t>
      </w:r>
      <w:r w:rsidRPr="001F1C43">
        <w:rPr>
          <w:rFonts w:ascii="Palatino Linotype" w:hAnsi="Palatino Linotype"/>
          <w:bCs/>
          <w:lang w:val="tg-Cyrl-TJ"/>
        </w:rPr>
        <w:t>хоро меомузанд дар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Реаксияи пайвастшавии комплемент;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Реак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ипреципита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</w:t>
      </w:r>
      <w:r w:rsidRPr="001F1C43">
        <w:rPr>
          <w:rFonts w:ascii="Palatino Linotype" w:hAnsi="Palatino Linotype"/>
          <w:spacing w:val="-2"/>
          <w:lang w:val="tg-Cyrl-TJ"/>
        </w:rPr>
        <w:t>яи</w:t>
      </w:r>
      <w:r w:rsidRPr="001F1C43">
        <w:rPr>
          <w:rFonts w:ascii="Palatino Linotype" w:hAnsi="Palatino Linotype"/>
          <w:spacing w:val="-2"/>
        </w:rPr>
        <w:t>Ленсфильд;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иагглютинасия;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ИФА;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</w:t>
      </w:r>
      <w:r w:rsidRPr="001F1C43">
        <w:rPr>
          <w:rFonts w:ascii="Palatino Linotype" w:hAnsi="Palatino Linotype"/>
          <w:spacing w:val="-2"/>
          <w:lang w:val="tg-Cyrl-TJ"/>
        </w:rPr>
        <w:t>с</w:t>
      </w:r>
      <w:r w:rsidRPr="001F1C43">
        <w:rPr>
          <w:rFonts w:ascii="Palatino Linotype" w:hAnsi="Palatino Linotype"/>
          <w:spacing w:val="-2"/>
        </w:rPr>
        <w:t>и</w:t>
      </w:r>
      <w:r w:rsidRPr="001F1C43">
        <w:rPr>
          <w:rFonts w:ascii="Palatino Linotype" w:hAnsi="Palatino Linotype"/>
          <w:spacing w:val="-2"/>
          <w:lang w:val="tg-Cyrl-TJ"/>
        </w:rPr>
        <w:t>я</w:t>
      </w:r>
      <w:r w:rsidRPr="001F1C43">
        <w:rPr>
          <w:rFonts w:ascii="Palatino Linotype" w:hAnsi="Palatino Linotype"/>
          <w:spacing w:val="-2"/>
        </w:rPr>
        <w:t>ииммунофлюоресцен</w:t>
      </w:r>
      <w:r w:rsidRPr="001F1C43">
        <w:rPr>
          <w:rFonts w:ascii="Palatino Linotype" w:hAnsi="Palatino Linotype"/>
          <w:spacing w:val="-2"/>
          <w:lang w:val="tg-Cyrl-TJ"/>
        </w:rPr>
        <w:t>т</w:t>
      </w:r>
      <w:r w:rsidRPr="001F1C43">
        <w:rPr>
          <w:rFonts w:ascii="Palatino Linotype" w:hAnsi="Palatino Linotype"/>
          <w:spacing w:val="-2"/>
        </w:rPr>
        <w:t>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1115"/>
        <w:rPr>
          <w:rFonts w:ascii="Palatino Linotype" w:hAnsi="Palatino Linotype"/>
          <w:bCs/>
          <w:lang w:val="tg-Cyrl-TJ"/>
        </w:rPr>
      </w:pPr>
      <w:r>
        <w:rPr>
          <w:noProof/>
          <w:lang w:eastAsia="ru-RU"/>
        </w:rPr>
        <w:pict>
          <v:shape id="Полилиния 65" o:spid="_x0000_s1041" style="position:absolute;margin-left:49.5pt;margin-top:794pt;width:498pt;height:.0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@286. </w:t>
      </w:r>
      <w:r w:rsidRPr="001F1C43">
        <w:rPr>
          <w:rFonts w:ascii="Palatino Linotype" w:hAnsi="Palatino Linotype"/>
          <w:bCs/>
          <w:lang w:val="tg-Cyrl-TJ"/>
        </w:rPr>
        <w:t xml:space="preserve">Аз бемор </w:t>
      </w:r>
      <w:r w:rsidRPr="001F1C43">
        <w:rPr>
          <w:rFonts w:ascii="Palatino Linotype" w:hAnsi="Palatino Linotype"/>
          <w:bCs/>
        </w:rPr>
        <w:t>хун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  <w:spacing w:val="3"/>
          <w:lang w:val="tg-Cyrl-TJ"/>
        </w:rPr>
        <w:t xml:space="preserve">барои ташхиси уфунати </w:t>
      </w:r>
      <w:r w:rsidRPr="001F1C43">
        <w:rPr>
          <w:rFonts w:ascii="Palatino Linotype" w:hAnsi="Palatino Linotype"/>
          <w:bCs/>
        </w:rPr>
        <w:t>м</w:t>
      </w:r>
      <w:r w:rsidRPr="001F1C43">
        <w:rPr>
          <w:rFonts w:ascii="Palatino Linotype" w:hAnsi="Palatino Linotype"/>
          <w:bCs/>
          <w:lang w:val="tg-Cyrl-TJ"/>
        </w:rPr>
        <w:t>ени</w:t>
      </w:r>
      <w:r w:rsidRPr="001F1C43">
        <w:rPr>
          <w:rFonts w:ascii="Palatino Linotype" w:hAnsi="Palatino Linotype"/>
          <w:bCs/>
        </w:rPr>
        <w:t>нгококк</w:t>
      </w:r>
      <w:r w:rsidRPr="001F1C43">
        <w:rPr>
          <w:rFonts w:ascii="Palatino Linotype" w:hAnsi="Palatino Linotype"/>
          <w:bCs/>
          <w:lang w:val="tg-Cyrl-TJ"/>
        </w:rPr>
        <w:t xml:space="preserve"> гирфта шуд</w:t>
      </w:r>
      <w:r w:rsidRPr="001F1C43">
        <w:rPr>
          <w:rFonts w:ascii="Palatino Linotype" w:hAnsi="Palatino Linotype"/>
          <w:bCs/>
        </w:rPr>
        <w:t xml:space="preserve">. </w:t>
      </w:r>
      <w:r w:rsidRPr="001F1C43">
        <w:rPr>
          <w:rFonts w:ascii="Palatino Linotype" w:hAnsi="Palatino Linotype"/>
          <w:bCs/>
          <w:lang w:val="tg-Cyrl-TJ"/>
        </w:rPr>
        <w:t>Усули ташхис</w:t>
      </w:r>
      <w:r>
        <w:rPr>
          <w:rFonts w:ascii="Palatino Linotype" w:hAnsi="Palatino Linotype"/>
          <w:bCs/>
          <w:lang w:val="tg-Cyrl-TJ"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Кишт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2"/>
        </w:rPr>
        <w:t>баМПА;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Кишт</w:t>
      </w:r>
      <w:r w:rsidRPr="001F1C43">
        <w:rPr>
          <w:rFonts w:ascii="Palatino Linotype" w:hAnsi="Palatino Linotype"/>
          <w:spacing w:val="-3"/>
          <w:lang w:val="tg-Cyrl-TJ"/>
        </w:rPr>
        <w:t xml:space="preserve">ба мухити </w:t>
      </w:r>
      <w:r w:rsidRPr="001F1C43">
        <w:rPr>
          <w:rFonts w:ascii="Palatino Linotype" w:hAnsi="Palatino Linotype"/>
          <w:spacing w:val="-2"/>
        </w:rPr>
        <w:t>ристомицин</w:t>
      </w:r>
      <w:r w:rsidRPr="001F1C43">
        <w:rPr>
          <w:rFonts w:ascii="Palatino Linotype" w:hAnsi="Palatino Linotype"/>
          <w:spacing w:val="-2"/>
          <w:lang w:val="tg-Cyrl-TJ"/>
        </w:rPr>
        <w:t>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Кишт</w:t>
      </w:r>
      <w:r w:rsidRPr="001F1C43">
        <w:rPr>
          <w:rFonts w:ascii="Palatino Linotype" w:hAnsi="Palatino Linotype"/>
          <w:spacing w:val="-2"/>
          <w:lang w:val="tg-Cyrl-TJ"/>
        </w:rPr>
        <w:t xml:space="preserve"> </w:t>
      </w:r>
      <w:r w:rsidRPr="001F1C43">
        <w:rPr>
          <w:rFonts w:ascii="Palatino Linotype" w:hAnsi="Palatino Linotype"/>
          <w:spacing w:val="-3"/>
          <w:lang w:val="tg-Cyrl-TJ"/>
        </w:rPr>
        <w:t>ба пиёбаи канддор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 xml:space="preserve">Ташхиси </w:t>
      </w:r>
      <w:r w:rsidRPr="001F1C43">
        <w:rPr>
          <w:rFonts w:ascii="Palatino Linotype" w:hAnsi="Palatino Linotype"/>
          <w:spacing w:val="-2"/>
        </w:rPr>
        <w:t>бактериоскопи</w:t>
      </w:r>
      <w:r w:rsidRPr="001F1C43">
        <w:rPr>
          <w:rFonts w:ascii="Palatino Linotype" w:hAnsi="Palatino Linotype"/>
          <w:spacing w:val="-2"/>
          <w:lang w:val="tg-Cyrl-TJ"/>
        </w:rPr>
        <w:t xml:space="preserve">и </w:t>
      </w:r>
      <w:r w:rsidRPr="001F1C43">
        <w:rPr>
          <w:rFonts w:ascii="Palatino Linotype" w:hAnsi="Palatino Linotype"/>
          <w:spacing w:val="-2"/>
        </w:rPr>
        <w:t>хун;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Кишт</w:t>
      </w:r>
      <w:r w:rsidRPr="001F1C43">
        <w:rPr>
          <w:rFonts w:ascii="Palatino Linotype" w:hAnsi="Palatino Linotype"/>
          <w:spacing w:val="-2"/>
          <w:lang w:val="tg-Cyrl-TJ"/>
        </w:rPr>
        <w:t xml:space="preserve"> ба </w:t>
      </w:r>
      <w:r w:rsidRPr="001F1C43">
        <w:rPr>
          <w:rFonts w:ascii="Palatino Linotype" w:hAnsi="Palatino Linotype"/>
          <w:spacing w:val="-3"/>
          <w:lang w:val="tg-Cyrl-TJ"/>
        </w:rPr>
        <w:t>мухити</w:t>
      </w:r>
      <w:r w:rsidRPr="001F1C43">
        <w:rPr>
          <w:rFonts w:ascii="Palatino Linotype" w:hAnsi="Palatino Linotype"/>
          <w:spacing w:val="-2"/>
        </w:rPr>
        <w:t>Эндо;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@287. </w:t>
      </w:r>
      <w:r w:rsidRPr="001F1C43">
        <w:rPr>
          <w:rFonts w:ascii="Palatino Linotype" w:hAnsi="Palatino Linotype"/>
          <w:bCs/>
          <w:spacing w:val="3"/>
          <w:lang w:val="tg-Cyrl-TJ"/>
        </w:rPr>
        <w:t>Рохи сироятёбии сузок</w:t>
      </w:r>
      <w:r w:rsidRPr="001F1C43">
        <w:rPr>
          <w:rFonts w:ascii="Palatino Linotype" w:hAnsi="Palatino Linotype"/>
          <w:bCs/>
        </w:rPr>
        <w:t xml:space="preserve"> (гонорея)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Чинси;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Трансмиссив</w:t>
      </w:r>
      <w:r w:rsidRPr="001F1C43">
        <w:rPr>
          <w:rFonts w:ascii="Palatino Linotype" w:hAnsi="Palatino Linotype"/>
          <w:spacing w:val="-2"/>
          <w:lang w:val="tg-Cyrl-TJ"/>
        </w:rPr>
        <w:t>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Ҳавои-катраги;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spacing w:val="-2"/>
          <w:lang w:val="tg-Cyrl-TJ"/>
        </w:rPr>
        <w:t>Оби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Ғизои;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81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@288. Идентификасияи</w:t>
      </w:r>
      <w:r w:rsidRPr="001F1C43">
        <w:rPr>
          <w:rFonts w:ascii="Palatino Linotype" w:hAnsi="Palatino Linotype"/>
          <w:bCs/>
          <w:spacing w:val="3"/>
        </w:rPr>
        <w:t xml:space="preserve">зардобавииэшерихияхои </w:t>
      </w:r>
      <w:r w:rsidRPr="001F1C43">
        <w:rPr>
          <w:rFonts w:ascii="Palatino Linotype" w:hAnsi="Palatino Linotype"/>
          <w:bCs/>
        </w:rPr>
        <w:t>патогениро мегузаронанд бо усули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Зардобахои агглютинии сальмонеллези;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ОВ-коли зардобахои агглютини;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Зардобахои агглютинии шигеллези;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Бактериофаги коли-протейи;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Зардобахои агглютинии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3"/>
        </w:rPr>
        <w:t>вабо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@289. Манбаъи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уфунатхои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исхоли хуни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Шахси бемор;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Одам ва хайвонот;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Чорвои калони шохдор;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Паррандахо;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Хояндахо;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1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@290. Пешгирии хосаи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исхоли хуни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Ваксинахо;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Бактериофаги</w:t>
      </w:r>
      <w:r w:rsidRPr="001F1C43">
        <w:rPr>
          <w:rFonts w:ascii="Palatino Linotype" w:hAnsi="Palatino Linotype"/>
        </w:rPr>
        <w:t xml:space="preserve"> поливалентии зидди шигеллезхо;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Антитоксин;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Анатоксин;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Фаги зидди коли-протейи;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66" o:spid="_x0000_s1042" style="position:absolute;margin-left:49.5pt;margin-top:794pt;width:498pt;height:.0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VuZ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C3CVuZ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 xml:space="preserve">@291. </w:t>
      </w:r>
      <w:r w:rsidRPr="001F1C43">
        <w:rPr>
          <w:rFonts w:ascii="Palatino Linotype" w:hAnsi="Palatino Linotype"/>
          <w:bCs/>
          <w:spacing w:val="3"/>
        </w:rPr>
        <w:t>Идентификасияи зардобавии шигеллезхо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Зардобахои агглютинии</w:t>
      </w:r>
      <w:r w:rsidRPr="001F1C43">
        <w:rPr>
          <w:rFonts w:ascii="Palatino Linotype" w:hAnsi="Palatino Linotype"/>
          <w:spacing w:val="-3"/>
        </w:rPr>
        <w:t>домана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Зардобахои агглютинии паратифи;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C) </w:t>
      </w:r>
      <w:r w:rsidRPr="001F1C43">
        <w:rPr>
          <w:rFonts w:ascii="Palatino Linotype" w:hAnsi="Palatino Linotype"/>
          <w:spacing w:val="-2"/>
        </w:rPr>
        <w:t>Зардобахои агглютинии шигеллези;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ОВ-коли зардобахои агглютини;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Диагностикуми шигеллези;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148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@292. Реаксияи агглютинасияВидал барои ташхиси кадом бемори мегузаронанд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Кампилобактериоза;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Дизентерия;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Эшерихиоз;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Иерсиниоз;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Домана;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A2401D">
        <w:rPr>
          <w:rFonts w:ascii="Palatino Linotype" w:hAnsi="Palatino Linotype"/>
          <w:bCs/>
        </w:rPr>
        <w:t>@</w:t>
      </w:r>
      <w:r w:rsidRPr="001F1C43">
        <w:rPr>
          <w:rFonts w:ascii="Palatino Linotype" w:hAnsi="Palatino Linotype"/>
          <w:bCs/>
        </w:rPr>
        <w:t>293</w:t>
      </w:r>
      <w:r w:rsidRPr="00A2401D">
        <w:rPr>
          <w:rFonts w:ascii="Palatino Linotype" w:hAnsi="Palatino Linotype"/>
          <w:bCs/>
        </w:rPr>
        <w:t xml:space="preserve">. </w:t>
      </w:r>
      <w:r w:rsidRPr="001F1C43">
        <w:rPr>
          <w:rFonts w:ascii="Palatino Linotype" w:hAnsi="Palatino Linotype"/>
          <w:bCs/>
          <w:spacing w:val="3"/>
        </w:rPr>
        <w:t>Барангезандаи ваборо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ocholera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oparahaemolyt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br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oalg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nolut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cus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br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o</w:t>
      </w:r>
      <w:r w:rsidRPr="001F1C43">
        <w:rPr>
          <w:rFonts w:ascii="Palatino Linotype" w:hAnsi="Palatino Linotype"/>
          <w:spacing w:val="-3"/>
        </w:rPr>
        <w:t xml:space="preserve"> </w:t>
      </w:r>
      <w:r w:rsidRPr="001F1C43">
        <w:rPr>
          <w:rFonts w:ascii="Palatino Linotype" w:hAnsi="Palatino Linotype"/>
          <w:spacing w:val="-3"/>
          <w:lang w:val="en-US"/>
        </w:rPr>
        <w:t>vuln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f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cus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$E) Vіbrіofluvіalіs;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@294. Хусусиятхои морфологии вибрио холераро ишора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Чубчамикроби Грам+</w:t>
      </w:r>
      <w:r w:rsidRPr="001F1C43">
        <w:rPr>
          <w:rFonts w:ascii="Palatino Linotype" w:hAnsi="Palatino Linotype"/>
          <w:spacing w:val="-3"/>
        </w:rPr>
        <w:t>,хока хосил намекунанд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Грам-</w:t>
      </w:r>
      <w:r w:rsidRPr="001F1C43">
        <w:rPr>
          <w:rFonts w:ascii="Palatino Linotype" w:hAnsi="Palatino Linotype"/>
          <w:spacing w:val="-3"/>
        </w:rPr>
        <w:t>,</w:t>
      </w:r>
      <w:r w:rsidRPr="001F1C43">
        <w:rPr>
          <w:rFonts w:ascii="Palatino Linotype" w:hAnsi="Palatino Linotype"/>
          <w:spacing w:val="-2"/>
        </w:rPr>
        <w:t>монотрихи</w:t>
      </w:r>
      <w:r w:rsidRPr="001F1C43">
        <w:rPr>
          <w:rFonts w:ascii="Palatino Linotype" w:hAnsi="Palatino Linotype"/>
          <w:spacing w:val="-3"/>
        </w:rPr>
        <w:t>харакатнок, вергул шакл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Грам+</w:t>
      </w:r>
      <w:r w:rsidRPr="001F1C43">
        <w:rPr>
          <w:rFonts w:ascii="Palatino Linotype" w:hAnsi="Palatino Linotype"/>
          <w:spacing w:val="-3"/>
        </w:rPr>
        <w:t xml:space="preserve">, бактерияхои качшакл () </w:t>
      </w:r>
      <w:r w:rsidRPr="001F1C43">
        <w:rPr>
          <w:rFonts w:ascii="Palatino Linotype" w:hAnsi="Palatino Linotype"/>
          <w:spacing w:val="-2"/>
        </w:rPr>
        <w:t>спирали);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Коккобактерияхои Грам-;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перитрихи Грам-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@295. </w:t>
      </w:r>
      <w:r w:rsidRPr="001F1C43">
        <w:rPr>
          <w:rFonts w:ascii="Palatino Linotype" w:hAnsi="Palatino Linotype"/>
          <w:bCs/>
          <w:spacing w:val="3"/>
        </w:rPr>
        <w:t>Рохи асосии сироятёби бо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Тамоси;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Ғизои;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Хавои;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Хавои-катраги;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Трансмиссиви;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34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@296. </w:t>
      </w:r>
      <w:r w:rsidRPr="001F1C43">
        <w:rPr>
          <w:rFonts w:ascii="Palatino Linotype" w:hAnsi="Palatino Linotype"/>
          <w:bCs/>
          <w:spacing w:val="3"/>
        </w:rPr>
        <w:t>Маводи ташхисшаванда хангоми бемории вабо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Пешоб;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Обшуста аз халкаю бини;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Талха;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Начосат;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Хун;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@297. </w:t>
      </w:r>
      <w:r w:rsidRPr="001F1C43">
        <w:rPr>
          <w:rFonts w:ascii="Palatino Linotype" w:hAnsi="Palatino Linotype"/>
          <w:bCs/>
          <w:spacing w:val="3"/>
        </w:rPr>
        <w:t>Патогенези бруселлез аз чи вобаста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Гузариш аз пусти бадани захм дошта;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88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2"/>
        </w:rPr>
        <w:t>$B) Кобилиятитоксин</w:t>
      </w:r>
      <w:r w:rsidRPr="001F1C43">
        <w:rPr>
          <w:rFonts w:ascii="Palatino Linotype" w:hAnsi="Palatino Linotype"/>
          <w:spacing w:val="-3"/>
        </w:rPr>
        <w:t>бо нейронхо пахн шудан;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Хосилкунии</w:t>
      </w:r>
      <w:r w:rsidRPr="001F1C43">
        <w:rPr>
          <w:rFonts w:ascii="Palatino Linotype" w:hAnsi="Palatino Linotype"/>
          <w:spacing w:val="-3"/>
        </w:rPr>
        <w:t>дунгича (</w:t>
      </w:r>
      <w:r w:rsidRPr="001F1C43">
        <w:rPr>
          <w:rFonts w:ascii="Palatino Linotype" w:hAnsi="Palatino Linotype"/>
          <w:spacing w:val="-2"/>
        </w:rPr>
        <w:t>гранулем);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745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2"/>
        </w:rPr>
        <w:t>$D) Таъсиритоксин</w:t>
      </w:r>
      <w:r w:rsidRPr="001F1C43">
        <w:rPr>
          <w:rFonts w:ascii="Palatino Linotype" w:hAnsi="Palatino Linotype"/>
          <w:spacing w:val="-3"/>
        </w:rPr>
        <w:t xml:space="preserve"> ба пардахои луобии системаи хозима;</w:t>
      </w:r>
    </w:p>
    <w:p w:rsidR="007E687C" w:rsidRPr="001F1C43" w:rsidRDefault="007E687C" w:rsidP="00C03CBD">
      <w:pPr>
        <w:widowControl w:val="0"/>
        <w:autoSpaceDE w:val="0"/>
        <w:spacing w:after="0" w:line="240" w:lineRule="auto"/>
        <w:ind w:right="130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Кобилияти</w:t>
      </w:r>
      <w:r w:rsidRPr="001F1C43">
        <w:rPr>
          <w:rFonts w:ascii="Palatino Linotype" w:hAnsi="Palatino Linotype"/>
          <w:spacing w:val="-3"/>
        </w:rPr>
        <w:t xml:space="preserve">афзоишёби дар хучайрахои системаи </w:t>
      </w:r>
      <w:r w:rsidRPr="001F1C43">
        <w:rPr>
          <w:rFonts w:ascii="Palatino Linotype" w:hAnsi="Palatino Linotype"/>
          <w:spacing w:val="-2"/>
        </w:rPr>
        <w:t xml:space="preserve">лимфоиди - </w:t>
      </w:r>
      <w:r w:rsidRPr="001F1C43">
        <w:rPr>
          <w:rFonts w:ascii="Palatino Linotype" w:hAnsi="Palatino Linotype"/>
        </w:rPr>
        <w:t>макрофаги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62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@298. </w:t>
      </w:r>
      <w:r w:rsidRPr="001F1C43">
        <w:rPr>
          <w:rFonts w:ascii="Palatino Linotype" w:hAnsi="Palatino Linotype"/>
          <w:bCs/>
          <w:spacing w:val="3"/>
        </w:rPr>
        <w:t>Холати баландхасосии бруселлезро муайян мекунанд бо усули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Манту;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Туберкулин;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Бюрне;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Антраксин;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Люэтин;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@299. </w:t>
      </w:r>
      <w:r w:rsidRPr="001F1C43">
        <w:rPr>
          <w:rFonts w:ascii="Palatino Linotype" w:hAnsi="Palatino Linotype"/>
          <w:bCs/>
          <w:spacing w:val="3"/>
        </w:rPr>
        <w:t xml:space="preserve">Омилхои сироятнокии </w:t>
      </w:r>
      <w:r w:rsidRPr="001F1C43">
        <w:rPr>
          <w:rFonts w:ascii="Palatino Linotype" w:hAnsi="Palatino Linotype"/>
          <w:bCs/>
        </w:rPr>
        <w:t>Y. pestіs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Хосилкуниигемагглютинин;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Токсинхои муш;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Хосилкуниигиалоуронидаза;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Хосилкунииплазмокоагулаза;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Цитохром;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116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@300. </w:t>
      </w:r>
      <w:r w:rsidRPr="001F1C43">
        <w:rPr>
          <w:rFonts w:ascii="Palatino Linotype" w:hAnsi="Palatino Linotype"/>
          <w:bCs/>
          <w:spacing w:val="3"/>
        </w:rPr>
        <w:t>Барои чудо кардани тозапарвардаи тоун истифода мебаранд</w:t>
      </w:r>
      <w:r>
        <w:rPr>
          <w:rFonts w:ascii="Palatino Linotype" w:hAnsi="Palatino Linotype"/>
          <w:bCs/>
          <w:spacing w:val="3"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Кишт ба мухитиЭндо;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Агари пиёбаю пептондор;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Усули биологи;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Мухитхо бо иловаи хунигемолизи;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намаку зардии тухумдор;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8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@301</w:t>
      </w:r>
      <w:r w:rsidRPr="002717B3">
        <w:rPr>
          <w:rFonts w:ascii="Palatino Linotype" w:hAnsi="Palatino Linotype"/>
          <w:bCs/>
        </w:rPr>
        <w:t>.</w:t>
      </w:r>
      <w:r w:rsidRPr="001F1C43">
        <w:rPr>
          <w:rFonts w:ascii="Palatino Linotype" w:hAnsi="Palatino Linotype"/>
          <w:bCs/>
          <w:spacing w:val="3"/>
        </w:rPr>
        <w:t>Холати баландхасосии яраи сибириро муайян мекунанд бо усули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Шик;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Лепромин;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Пирке;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Антраксин;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Манту;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67" o:spid="_x0000_s1043" style="position:absolute;margin-left:49.5pt;margin-top:794pt;width:498pt;height:.0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ajv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DfVajv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bCs/>
        </w:rPr>
        <w:t>@302. Экспресс-ташхиситуляремия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РПГА;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Микроскопиядар майдони торик;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Бо усулиБурри;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Антраксин;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Реаксияи хуни-катраги;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@303. </w:t>
      </w:r>
      <w:r w:rsidRPr="001F1C43">
        <w:rPr>
          <w:rFonts w:ascii="Palatino Linotype" w:hAnsi="Palatino Linotype"/>
          <w:bCs/>
          <w:spacing w:val="3"/>
        </w:rPr>
        <w:t xml:space="preserve">Тавсияи </w:t>
      </w:r>
      <w:r w:rsidRPr="001F1C43">
        <w:rPr>
          <w:rFonts w:ascii="Palatino Linotype" w:hAnsi="Palatino Linotype"/>
          <w:bCs/>
        </w:rPr>
        <w:t>Коринебактериядифтерия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Ғилофакхосилкуни;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Хосилкунии хока;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Грамманфи;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Кислотаустувори;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E) ДоначахоиБабеш-Эрнст;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@304. ДоначахоиБабеш-Эрнстбок адом усули рангкуни муайян мекунанд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Грам;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Ожешко;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Нейссер;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Романовский-Гимзе;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Гисс;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@305. Усули муайянкуниикоринебактериядифтерия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Агари пиёбаю пептондор;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Агари висмут-сульфит;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Агарихуни-теллурити;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МухитиВильсон-Блер;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глюкозадор;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@306. </w:t>
      </w:r>
      <w:r w:rsidRPr="001F1C43">
        <w:rPr>
          <w:rFonts w:ascii="Palatino Linotype" w:hAnsi="Palatino Linotype"/>
          <w:bCs/>
          <w:spacing w:val="3"/>
        </w:rPr>
        <w:t>Манбаъи гулузиндонак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Шахси бемор;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Хояндахо;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Хайвонот;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Паррандахо;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Чорвои калони шохдор;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@307. </w:t>
      </w:r>
      <w:r w:rsidRPr="001F1C43">
        <w:rPr>
          <w:rFonts w:ascii="Palatino Linotype" w:hAnsi="Palatino Linotype"/>
          <w:spacing w:val="-2"/>
        </w:rPr>
        <w:t>Мухит барои тозапарвардаи сулфакабутак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Агари пиёбаю пептондор;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МухитиБорде-Жангу;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Рапоппорт;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МухитиЛеффлер;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зардобаи хундор;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@308. </w:t>
      </w:r>
      <w:r w:rsidRPr="001F1C43">
        <w:rPr>
          <w:rFonts w:ascii="Palatino Linotype" w:hAnsi="Palatino Linotype"/>
          <w:bCs/>
          <w:spacing w:val="3"/>
          <w:lang w:val="tg-Cyrl-TJ"/>
        </w:rPr>
        <w:t>“</w:t>
      </w:r>
      <w:r w:rsidRPr="001F1C43">
        <w:rPr>
          <w:rFonts w:ascii="Palatino Linotype" w:hAnsi="Palatino Linotype"/>
          <w:bCs/>
        </w:rPr>
        <w:t>Эклипс</w:t>
      </w:r>
      <w:r w:rsidRPr="001F1C43">
        <w:rPr>
          <w:rFonts w:ascii="Palatino Linotype" w:hAnsi="Palatino Linotype"/>
          <w:bCs/>
          <w:lang w:val="tg-Cyrl-TJ"/>
        </w:rPr>
        <w:t xml:space="preserve">” </w:t>
      </w:r>
      <w:r w:rsidRPr="001F1C43">
        <w:rPr>
          <w:rFonts w:ascii="Palatino Linotype" w:hAnsi="Palatino Linotype"/>
          <w:bCs/>
        </w:rPr>
        <w:t>–</w:t>
      </w:r>
      <w:r w:rsidRPr="001F1C43">
        <w:rPr>
          <w:rFonts w:ascii="Palatino Linotype" w:hAnsi="Palatino Linotype"/>
          <w:bCs/>
          <w:lang w:val="tg-Cyrl-TJ"/>
        </w:rPr>
        <w:t xml:space="preserve">кадом даври </w:t>
      </w:r>
      <w:r w:rsidRPr="001F1C43">
        <w:rPr>
          <w:rFonts w:ascii="Palatino Linotype" w:hAnsi="Palatino Linotype"/>
          <w:bCs/>
        </w:rPr>
        <w:t>репродук</w:t>
      </w:r>
      <w:r w:rsidRPr="001F1C43">
        <w:rPr>
          <w:rFonts w:ascii="Palatino Linotype" w:hAnsi="Palatino Linotype"/>
          <w:bCs/>
          <w:lang w:val="tg-Cyrl-TJ"/>
        </w:rPr>
        <w:t>сияи</w:t>
      </w:r>
      <w:r w:rsidRPr="001F1C43">
        <w:rPr>
          <w:rFonts w:ascii="Palatino Linotype" w:hAnsi="Palatino Linotype"/>
          <w:bCs/>
        </w:rPr>
        <w:t>вирус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</w:rPr>
        <w:t>$A) Адсорбсияивирус дар ҳуҷайра</w:t>
      </w:r>
      <w:r w:rsidRPr="001F1C43">
        <w:rPr>
          <w:rFonts w:ascii="Palatino Linotype" w:hAnsi="Palatino Linotype"/>
          <w:spacing w:val="-2"/>
          <w:lang w:val="tg-Cyrl-TJ"/>
        </w:rPr>
        <w:t>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3"/>
          <w:lang w:val="tg-Cyrl-TJ"/>
        </w:rPr>
        <w:t>Воридшавии вирус ба даруни ҳуҷайра;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C) </w:t>
      </w:r>
      <w:r w:rsidRPr="001F1C43">
        <w:rPr>
          <w:rFonts w:ascii="Palatino Linotype" w:hAnsi="Palatino Linotype"/>
          <w:spacing w:val="-2"/>
          <w:lang w:val="tg-Cyrl-TJ"/>
        </w:rPr>
        <w:t>Озодшавии кислотаи нуклеинат аз капсид ва ё суперкапсид;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  <w:lang w:val="tg-Cyrl-TJ"/>
        </w:rPr>
        <w:t>$D) Нақлиёти вирус даруни ҳуҷайра;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tg-Cyrl-TJ"/>
        </w:rPr>
      </w:pPr>
      <w:r w:rsidRPr="001F1C43">
        <w:rPr>
          <w:rFonts w:ascii="Palatino Linotype" w:hAnsi="Palatino Linotype"/>
          <w:spacing w:val="-2"/>
          <w:lang w:val="tg-Cyrl-TJ"/>
        </w:rPr>
        <w:t>$E) Саршавии синтези компонентҳои вирион;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@309. Роххои сироятёби бо сулфакабутак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Тамоси;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Ғизои;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Хавои-катраги;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Алиментари;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Трансмиссиви;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@310. </w:t>
      </w:r>
      <w:r w:rsidRPr="001F1C43">
        <w:rPr>
          <w:rFonts w:ascii="Palatino Linotype" w:hAnsi="Palatino Linotype"/>
          <w:bCs/>
          <w:spacing w:val="3"/>
        </w:rPr>
        <w:t>Кадом даври клиникии сулфакабутак аз хама сироятнок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Даври пинхони;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Даври катарали;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Даври пароксизмали;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Даврисихатшави;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Даври продромали;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@311. Чубчамикроби сил ба кадом авлод дахл 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  <w:lang w:val="en-US"/>
        </w:rPr>
      </w:pPr>
      <w:r w:rsidRPr="001F1C43">
        <w:rPr>
          <w:rFonts w:ascii="Palatino Linotype" w:hAnsi="Palatino Linotype"/>
          <w:spacing w:val="-5"/>
          <w:lang w:val="en-US"/>
        </w:rPr>
        <w:t>$A) Enterobacteraceae;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B) Mycobacter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um;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$C) M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crococcus;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3"/>
          <w:lang w:val="en-US"/>
        </w:rPr>
        <w:t>D</w:t>
      </w:r>
      <w:r w:rsidRPr="001F1C43">
        <w:rPr>
          <w:rFonts w:ascii="Palatino Linotype" w:hAnsi="Palatino Linotype"/>
          <w:spacing w:val="-3"/>
        </w:rPr>
        <w:t xml:space="preserve">) </w:t>
      </w:r>
      <w:r w:rsidRPr="001F1C43">
        <w:rPr>
          <w:rFonts w:ascii="Palatino Linotype" w:hAnsi="Palatino Linotype"/>
          <w:spacing w:val="-3"/>
          <w:lang w:val="en-US"/>
        </w:rPr>
        <w:t>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br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o</w:t>
      </w:r>
      <w:r w:rsidRPr="001F1C43">
        <w:rPr>
          <w:rFonts w:ascii="Palatino Linotype" w:hAnsi="Palatino Linotype"/>
          <w:spacing w:val="-3"/>
        </w:rPr>
        <w:t>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5"/>
        </w:rPr>
      </w:pPr>
      <w:r w:rsidRPr="001F1C43">
        <w:rPr>
          <w:rFonts w:ascii="Palatino Linotype" w:hAnsi="Palatino Linotype"/>
          <w:spacing w:val="-5"/>
        </w:rPr>
        <w:t>$</w:t>
      </w:r>
      <w:r w:rsidRPr="001F1C43">
        <w:rPr>
          <w:rFonts w:ascii="Palatino Linotype" w:hAnsi="Palatino Linotype"/>
          <w:spacing w:val="-5"/>
          <w:lang w:val="en-US"/>
        </w:rPr>
        <w:t>E</w:t>
      </w:r>
      <w:r w:rsidRPr="001F1C43">
        <w:rPr>
          <w:rFonts w:ascii="Palatino Linotype" w:hAnsi="Palatino Linotype"/>
          <w:spacing w:val="-5"/>
        </w:rPr>
        <w:t xml:space="preserve">) </w:t>
      </w:r>
      <w:r w:rsidRPr="001F1C43">
        <w:rPr>
          <w:rFonts w:ascii="Palatino Linotype" w:hAnsi="Palatino Linotype"/>
          <w:spacing w:val="-5"/>
          <w:lang w:val="en-US"/>
        </w:rPr>
        <w:t>Sp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r</w:t>
      </w:r>
      <w:r w:rsidRPr="001F1C43">
        <w:rPr>
          <w:rFonts w:ascii="Palatino Linotype" w:hAnsi="Palatino Linotype"/>
          <w:spacing w:val="-5"/>
        </w:rPr>
        <w:t>і</w:t>
      </w:r>
      <w:r w:rsidRPr="001F1C43">
        <w:rPr>
          <w:rFonts w:ascii="Palatino Linotype" w:hAnsi="Palatino Linotype"/>
          <w:spacing w:val="-5"/>
          <w:lang w:val="en-US"/>
        </w:rPr>
        <w:t>llaceae</w:t>
      </w:r>
      <w:r w:rsidRPr="001F1C43">
        <w:rPr>
          <w:rFonts w:ascii="Palatino Linotype" w:hAnsi="Palatino Linotype"/>
          <w:spacing w:val="-5"/>
        </w:rPr>
        <w:t>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@312. Ташхиси</w:t>
      </w:r>
      <w:r w:rsidRPr="001F1C43">
        <w:rPr>
          <w:rFonts w:ascii="Palatino Linotype" w:hAnsi="Palatino Linotype"/>
          <w:bCs/>
          <w:spacing w:val="3"/>
        </w:rPr>
        <w:t>лаборатории сил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A</w:t>
      </w:r>
      <w:r w:rsidRPr="001F1C43">
        <w:rPr>
          <w:rFonts w:ascii="Palatino Linotype" w:hAnsi="Palatino Linotype"/>
          <w:spacing w:val="-2"/>
        </w:rPr>
        <w:t>) Киштнаагари пиёбаю пептон;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B</w:t>
      </w:r>
      <w:r w:rsidRPr="001F1C43">
        <w:rPr>
          <w:rFonts w:ascii="Palatino Linotype" w:hAnsi="Palatino Linotype"/>
          <w:spacing w:val="-2"/>
        </w:rPr>
        <w:t>) Реааксияинейтрализацисия;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Рангкунии молишак бо усулиЦил-Нильсен;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РеаксияиРайт;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РеаксияиМицуда;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@313. </w:t>
      </w:r>
      <w:r w:rsidRPr="001F1C43">
        <w:rPr>
          <w:rFonts w:ascii="Palatino Linotype" w:hAnsi="Palatino Linotype"/>
          <w:bCs/>
          <w:spacing w:val="3"/>
        </w:rPr>
        <w:t>Барои тозапарвардаи чубчамикроби сил кадом мухит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Агари пиёбаю пептони содда;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Агари хун;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МухитиТинсдал;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Агари картошка-глисерини;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Агари намаку зардии тухумдор;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135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@314. Бароиидентификасияи биохимиявиимикобактерияи сил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Тачзияи аэроби</w:t>
      </w:r>
      <w:r w:rsidRPr="001F1C43">
        <w:rPr>
          <w:rFonts w:ascii="Palatino Linotype" w:hAnsi="Palatino Linotype"/>
          <w:spacing w:val="-3"/>
        </w:rPr>
        <w:t>ва</w:t>
      </w:r>
      <w:r w:rsidRPr="001F1C43">
        <w:rPr>
          <w:rFonts w:ascii="Palatino Linotype" w:hAnsi="Palatino Linotype"/>
          <w:spacing w:val="-2"/>
        </w:rPr>
        <w:t>анаэробииманнит;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Баркакроркунии нитрахо;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Микроскопияи люминесценти;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Санчиши ниацини;</w:t>
      </w:r>
    </w:p>
    <w:p w:rsidR="007E687C" w:rsidRPr="001F1C43" w:rsidRDefault="007E687C" w:rsidP="00834819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СанчишиМанту;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@315. Бамикобактерияи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сил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Хосилкуниихока дар мухити атроф;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Грамманфи;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Устувории баланд дар мухити атроф;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Хосилкунии яэкзотоксин;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Хосилкунииғилофак;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@316. Микобактерияимахав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Коккхоибаргшакл;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Грамманфи;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Чубчамикробхои рости качидор;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Ғилофак хосил мекунанд;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Хокаро дар мухити атроф хосил мекунад;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@317. Ташхиси лаборатории ботулизм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Реаксияинейтрализасия дар мушхои сафед;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РПГА;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Санчиши баландхасоси;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РеаксияиАсколи;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spacing w:val="-2"/>
        </w:rPr>
      </w:pPr>
      <w:r w:rsidRPr="001F1C43">
        <w:rPr>
          <w:rFonts w:ascii="Palatino Linotype" w:hAnsi="Palatino Linotype"/>
          <w:bCs/>
          <w:spacing w:val="-2"/>
        </w:rPr>
        <w:t>Кисми вирусология;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73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@318. </w:t>
      </w:r>
      <w:r w:rsidRPr="001F1C43">
        <w:rPr>
          <w:rFonts w:ascii="Palatino Linotype" w:hAnsi="Palatino Linotype"/>
          <w:bCs/>
          <w:spacing w:val="3"/>
        </w:rPr>
        <w:t>Антигени дар дили вирион чойгиршуда, ки дар гепатоситхо чойгиршуда, аммо ба хун ворид намешавад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1F1C43">
        <w:rPr>
          <w:rFonts w:ascii="Palatino Linotype" w:hAnsi="Palatino Linotype"/>
          <w:spacing w:val="1"/>
          <w:lang w:val="en-US"/>
        </w:rPr>
        <w:t>$A) HB</w:t>
      </w:r>
      <w:r w:rsidRPr="001F1C43">
        <w:rPr>
          <w:rFonts w:ascii="Palatino Linotype" w:hAnsi="Palatino Linotype"/>
          <w:lang w:val="en-US"/>
        </w:rPr>
        <w:t>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1F1C43">
        <w:rPr>
          <w:rFonts w:ascii="Palatino Linotype" w:hAnsi="Palatino Linotype"/>
          <w:spacing w:val="-2"/>
          <w:lang w:val="en-US"/>
        </w:rPr>
        <w:t>$B) HBe;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lang w:val="en-US"/>
        </w:rPr>
        <w:t>C) HBc;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HBx;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Ягон аз антигени дар боло зикр шуда;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31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@319. Вирусигепатит, ки мустакилона дар гепатоцитхои хучаин репликасия намешавад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вирусигепатитиА;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вирусигепатитиВ;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вирусигепатитиЕ;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spacing w:val="-2"/>
        </w:rPr>
        <w:t>вируси</w:t>
      </w:r>
      <w:r w:rsidRPr="001F1C43">
        <w:rPr>
          <w:rFonts w:ascii="Palatino Linotype" w:hAnsi="Palatino Linotype"/>
        </w:rPr>
        <w:t>гепатитиД;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вирусигепатитиС;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@320. Кадом давр ба репродуксияи ВИЧ дахл надорад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адгезия;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якчояшавиивирусбо хучайрахои мембранаи ситоплазматики;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хазми дарунихучайрави;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интеграсияипровирусдарядроихучайра;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чамъовариивирус;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@321. Ба гурухипарамиксовирусходохил мешаванд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Обила (Оспа);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Фалачи кудакон (Полиомиелит);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Аденовирусхо;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Сурхча;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Хори;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@322. Баортомиксовирусхо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$A) Тропизмбалипополисахаридхо;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Ферментинейраминидаза;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КРН-и спиралшакл;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Дорои КДН;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Камчинаки перитрихиали;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@323. Вирусхои зуком дорои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Доначахои чарби;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Бузург чусса;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Намуди спиралшакли симметрияинуклеокапсид;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Плазмокоагулаза;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Рибосомахо;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@324. Ба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эпидемиологияи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зуком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Рохи сироятшавии 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Беморихои гох-гох пайдо шаванда;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Рохи сироятшавии Оби;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Пайдоиши</w:t>
      </w:r>
      <w:r w:rsidRPr="001F1C43">
        <w:rPr>
          <w:rFonts w:ascii="Palatino Linotype" w:hAnsi="Palatino Linotype"/>
          <w:lang w:val="tg-Cyrl-TJ"/>
        </w:rPr>
        <w:t xml:space="preserve"> </w:t>
      </w:r>
      <w:r w:rsidRPr="001F1C43">
        <w:rPr>
          <w:rFonts w:ascii="Palatino Linotype" w:hAnsi="Palatino Linotype"/>
        </w:rPr>
        <w:t>эпидемияхо ва</w:t>
      </w:r>
      <w:r w:rsidRPr="001F1C43">
        <w:rPr>
          <w:rFonts w:ascii="Palatino Linotype" w:hAnsi="Palatino Linotype"/>
          <w:lang w:val="tg-Cyrl-TJ"/>
        </w:rPr>
        <w:t xml:space="preserve"> </w:t>
      </w:r>
      <w:r w:rsidRPr="001F1C43">
        <w:rPr>
          <w:rFonts w:ascii="Palatino Linotype" w:hAnsi="Palatino Linotype"/>
        </w:rPr>
        <w:t>пандемияхо;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Рохи сироятшавиТрансмиссиви;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@325. Идентификасияивирусизуком бореаксияи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Гемагглютинасия;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Боздории</w:t>
      </w:r>
      <w:r>
        <w:rPr>
          <w:rFonts w:ascii="Palatino Linotype" w:hAnsi="Palatino Linotype"/>
        </w:rPr>
        <w:t xml:space="preserve"> </w:t>
      </w:r>
      <w:r w:rsidRPr="001F1C43">
        <w:rPr>
          <w:rFonts w:ascii="Palatino Linotype" w:hAnsi="Palatino Linotype"/>
        </w:rPr>
        <w:t>гемагглютинасия;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Пресипитасия;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Фишоровари банейраминидаза;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@326. Масунияти зукомиА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Бохосилкунииинтерфевобаста аст;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Гайрихосави;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Масунияти хосавии шиддатнок;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Зидди токсики;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Гайри стерили;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@327. Патогенезипарагрипп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Дар шакли уфунатхои рудави мегузарад;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Репродуксияивирус дар ядрохои гепатоцит мегузарад;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$C) </w:t>
      </w:r>
      <w:r w:rsidRPr="001F1C43">
        <w:rPr>
          <w:rFonts w:ascii="Palatino Linotype" w:hAnsi="Palatino Linotype"/>
          <w:spacing w:val="-2"/>
        </w:rPr>
        <w:t>Дар шакли уфунатхои шадиди рудави мегузарад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841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spacing w:val="-2"/>
        </w:rPr>
        <w:t>Репродуксияивирус дар</w:t>
      </w:r>
      <w:r w:rsidRPr="001F1C43">
        <w:rPr>
          <w:rFonts w:ascii="Palatino Linotype" w:hAnsi="Palatino Linotype"/>
          <w:spacing w:val="-3"/>
        </w:rPr>
        <w:t xml:space="preserve">хучайрахои </w:t>
      </w:r>
      <w:r w:rsidRPr="001F1C43">
        <w:rPr>
          <w:rFonts w:ascii="Palatino Linotype" w:hAnsi="Palatino Linotype"/>
        </w:rPr>
        <w:t>эпителиипардаи луобиипешгохи ком;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Вирусдар</w:t>
      </w:r>
      <w:r w:rsidRPr="001F1C43">
        <w:rPr>
          <w:rFonts w:ascii="Palatino Linotype" w:hAnsi="Palatino Linotype"/>
          <w:spacing w:val="-3"/>
        </w:rPr>
        <w:t xml:space="preserve">гиреххои </w:t>
      </w:r>
      <w:r w:rsidRPr="001F1C43">
        <w:rPr>
          <w:rFonts w:ascii="Palatino Linotype" w:hAnsi="Palatino Linotype"/>
          <w:spacing w:val="-2"/>
        </w:rPr>
        <w:t>лимфатики чойгир аст;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@328. Масуниятипарагрипп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Хосаи намуди;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Зидди токсики;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Антибактериали;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Антителахои секретори хосил мекунанд;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Гайрихосави;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@329. Бааденовирусхо</w:t>
      </w:r>
      <w:r w:rsidRPr="001F1C43">
        <w:rPr>
          <w:rFonts w:ascii="Palatino Linotype" w:hAnsi="Palatino Linotype"/>
          <w:bCs/>
          <w:spacing w:val="3"/>
        </w:rPr>
        <w:t>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Набудани пардаи беруна;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Роххои сироятёбии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Бузург чусса;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Дорои КРН;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Хайвоноти лаборатори хасосноканд;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@330. Индикасияиаденовирусходар бофтахои хучайрахо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Таъсири ситопатики ба хучайрахо;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Реаксияи гемадсорбсия;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Тамгахосилкунии;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БаданчахоиБабеш-Негри;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гемагглютинасия;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@331. </w:t>
      </w:r>
      <w:r w:rsidRPr="001F1C43">
        <w:rPr>
          <w:rFonts w:ascii="Palatino Linotype" w:hAnsi="Palatino Linotype"/>
          <w:bCs/>
          <w:spacing w:val="3"/>
        </w:rPr>
        <w:t xml:space="preserve">Роххои сироятёбии </w:t>
      </w:r>
      <w:r w:rsidRPr="001F1C43">
        <w:rPr>
          <w:rFonts w:ascii="Palatino Linotype" w:hAnsi="Palatino Linotype"/>
          <w:bCs/>
        </w:rPr>
        <w:t>уфунатхои аденовируси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Бо газиданикайк;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Трансфузиони;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Трансовариали;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Аз модар ба чанин;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@332. Антигенивирусизуком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Гемагглютинин;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Vі-антиген;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Гликопротеин;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NР - антигени нуклеопротеини;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HBs-антиген;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@333. Масунияти беморихоиаденовируси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То охири умр;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Хучайрави;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Кутохмудат;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Нофаъол;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Гайристерили;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64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@334. </w:t>
      </w:r>
      <w:r w:rsidRPr="001F1C43">
        <w:rPr>
          <w:rFonts w:ascii="Palatino Linotype" w:hAnsi="Palatino Linotype"/>
          <w:bCs/>
          <w:spacing w:val="3"/>
        </w:rPr>
        <w:t>Номи оилаи</w:t>
      </w:r>
      <w:r w:rsidRPr="001F1C43">
        <w:rPr>
          <w:rFonts w:ascii="Palatino Linotype" w:hAnsi="Palatino Linotype"/>
          <w:bCs/>
        </w:rPr>
        <w:t>вирусхое,</w:t>
      </w:r>
      <w:r w:rsidRPr="001F1C43">
        <w:rPr>
          <w:rFonts w:ascii="Palatino Linotype" w:hAnsi="Palatino Linotype"/>
          <w:bCs/>
          <w:spacing w:val="3"/>
        </w:rPr>
        <w:t>ки дар патологияи роххои нафаскаши накш мебозанд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$A) Adenov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$B) Enterov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r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Togav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Retrov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$E) Hepadnav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A2401D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A2401D">
        <w:rPr>
          <w:rFonts w:ascii="Palatino Linotype" w:hAnsi="Palatino Linotype"/>
          <w:bCs/>
          <w:lang w:val="en-US"/>
        </w:rPr>
        <w:t xml:space="preserve">@335. </w:t>
      </w:r>
      <w:r w:rsidRPr="001F1C43">
        <w:rPr>
          <w:rFonts w:ascii="Palatino Linotype" w:hAnsi="Palatino Linotype"/>
          <w:bCs/>
        </w:rPr>
        <w:t>Бапикорнавирусходохилмешаванд</w:t>
      </w:r>
      <w:r w:rsidRPr="00A2401D"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Хама чавобхо дуруст;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ВирусигепатитиА;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spacing w:val="-2"/>
          <w:lang w:val="tg-Cyrl-TJ"/>
        </w:rPr>
        <w:t>Хама чавобхо нодуруст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Полиовирус;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ВирусиКоксаки;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@336. Вируси 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Вируси мобайни;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Ба реовирусхо дохил мешаванд;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ДороиКДН;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Таъсиринейротропи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Баландхасоснок ба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рН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мухит;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@337. Намудхои зардобавии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вируси</w:t>
      </w:r>
      <w:r w:rsidRPr="001F1C43">
        <w:rPr>
          <w:rFonts w:ascii="Palatino Linotype" w:hAnsi="Palatino Linotype"/>
          <w:bCs/>
          <w:lang w:val="tg-Cyrl-TJ"/>
        </w:rPr>
        <w:t xml:space="preserve"> </w:t>
      </w:r>
      <w:r w:rsidRPr="001F1C43">
        <w:rPr>
          <w:rFonts w:ascii="Palatino Linotype" w:hAnsi="Palatino Linotype"/>
          <w:bCs/>
        </w:rPr>
        <w:t>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Гемагглютини;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Брунгильд(1);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Небраска;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Гурухи хосави;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Намуди хосави;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@338. Масунияти 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То охири умр,гуморали;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Зидди токсики;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Хосил намекунад;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Гайрихосави;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Фагоцитари;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@339. Патогенезифалачи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Сироятёбии</w:t>
      </w:r>
      <w:r w:rsidRPr="001F1C43">
        <w:rPr>
          <w:rFonts w:ascii="Palatino Linotype" w:hAnsi="Palatino Linotype"/>
          <w:spacing w:val="-3"/>
        </w:rPr>
        <w:t xml:space="preserve">шоххои </w:t>
      </w:r>
      <w:r w:rsidRPr="001F1C43">
        <w:rPr>
          <w:rFonts w:ascii="Palatino Linotype" w:hAnsi="Palatino Linotype"/>
          <w:spacing w:val="-2"/>
        </w:rPr>
        <w:t>аммонов;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Сироятёбии</w:t>
      </w:r>
      <w:r w:rsidRPr="001F1C43">
        <w:rPr>
          <w:rFonts w:ascii="Palatino Linotype" w:hAnsi="Palatino Linotype"/>
          <w:spacing w:val="-3"/>
        </w:rPr>
        <w:t>бофтахои мушакхо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Чамъшавии вирус дар узвхоипаренхимали;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106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D) </w:t>
      </w:r>
      <w:r w:rsidRPr="001F1C43">
        <w:rPr>
          <w:rFonts w:ascii="Palatino Linotype" w:hAnsi="Palatino Linotype"/>
          <w:spacing w:val="-2"/>
        </w:rPr>
        <w:t>Сироятёбии</w:t>
      </w:r>
      <w:r w:rsidRPr="001F1C43">
        <w:rPr>
          <w:rFonts w:ascii="Palatino Linotype" w:hAnsi="Palatino Linotype"/>
        </w:rPr>
        <w:t xml:space="preserve"> нейронхои харакатнок дар шоххои пеши хароммагз;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Тропизмба хучайрахоиэпителиали;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@340. Идентификасияивируси фалачи кудакон азвируси Коксаки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дар чанини мург;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дар бофтахои хучайрахо;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Реаксияинейтрализасия;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Сироятёбиимушбачахо ширмак;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Сироятёбии маймунхо;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@341. ВирусиКоксаки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256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A) Ба ду гурух таксим мешаванд дар асоси накши патогени дар </w:t>
      </w:r>
      <w:r w:rsidRPr="001F1C43">
        <w:rPr>
          <w:rFonts w:ascii="Palatino Linotype" w:hAnsi="Palatino Linotype"/>
          <w:spacing w:val="-2"/>
        </w:rPr>
        <w:t>мушбачахои ширмаки</w:t>
      </w:r>
      <w:r w:rsidRPr="001F1C43">
        <w:rPr>
          <w:rFonts w:ascii="Palatino Linotype" w:hAnsi="Palatino Linotype"/>
        </w:rPr>
        <w:t>сирояткарда;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Одамба бемории сабуки уфунатиро ба вучуд меорад;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Аз руи даврхои афзоиш ба вируси фалачи кудакон монанди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1035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$D) Барангезандаияк намуд бемори бо накши хоси клиники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 миксовирусхо дахл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@342. Хусусиятхои фарк кунандаивирусиЕСНОазвирусифалачи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Дар маймунхо уфунати эксперименталиро пайдо намекунад;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Сироят карданихаргушхо;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Аз руи инкишоф дар бофтаи хучайрахоигепатоцит;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Безарар ба мушхои навзод;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Поусули</w:t>
      </w:r>
      <w:r w:rsidRPr="001F1C43">
        <w:rPr>
          <w:rFonts w:ascii="Palatino Linotype" w:hAnsi="Palatino Linotype"/>
          <w:spacing w:val="-3"/>
        </w:rPr>
        <w:t xml:space="preserve">ташхиси </w:t>
      </w:r>
      <w:r w:rsidRPr="001F1C43">
        <w:rPr>
          <w:rFonts w:ascii="Palatino Linotype" w:hAnsi="Palatino Linotype"/>
          <w:spacing w:val="-2"/>
        </w:rPr>
        <w:t>лаборатори;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@343</w:t>
      </w:r>
      <w:r w:rsidRPr="001F1C43">
        <w:rPr>
          <w:rFonts w:ascii="Palatino Linotype" w:hAnsi="Palatino Linotype"/>
          <w:bCs/>
          <w:spacing w:val="3"/>
        </w:rPr>
        <w:t xml:space="preserve">. </w:t>
      </w:r>
      <w:r w:rsidRPr="001F1C43">
        <w:rPr>
          <w:rFonts w:ascii="Palatino Linotype" w:hAnsi="Palatino Linotype"/>
          <w:bCs/>
        </w:rPr>
        <w:t>ВирусхоиЕСНО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Enter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ccytopatogen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chumanorphans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Дорои 3</w:t>
      </w:r>
      <w:r w:rsidRPr="001F1C43">
        <w:rPr>
          <w:rFonts w:ascii="Palatino Linotype" w:hAnsi="Palatino Linotype"/>
          <w:spacing w:val="-3"/>
        </w:rPr>
        <w:t>намуди зардобави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Ба маймунхо сироятовар;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Барангезандаифалачимушхои навзод;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E;colіэнтерогеморраги;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@344. ВирусиНАVдохил мешавад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$A) Hepadnavіrіdae;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$B) Togavіrіdae;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$C) Flavіvіrus;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</w:rPr>
        <w:t>D) Pіcornavіrіdae;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$E) Adenovіrіdae;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@345. </w:t>
      </w:r>
      <w:r w:rsidRPr="001F1C43">
        <w:rPr>
          <w:rFonts w:ascii="Palatino Linotype" w:hAnsi="Palatino Linotype"/>
          <w:bCs/>
          <w:spacing w:val="3"/>
        </w:rPr>
        <w:t xml:space="preserve">Тавсияи </w:t>
      </w:r>
      <w:r w:rsidRPr="001F1C43">
        <w:rPr>
          <w:rFonts w:ascii="Palatino Linotype" w:hAnsi="Palatino Linotype"/>
          <w:bCs/>
        </w:rPr>
        <w:t>вирусигепатитиА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Тропизмбамукополисахаридхо;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Дорои антигенигемагглютини;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Устувор баэфир;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К</w:t>
      </w:r>
      <w:r w:rsidRPr="001F1C43">
        <w:rPr>
          <w:rFonts w:ascii="Palatino Linotype" w:hAnsi="Palatino Linotype"/>
          <w:lang w:val="tg-Cyrl-TJ"/>
        </w:rPr>
        <w:t>Д</w:t>
      </w:r>
      <w:r w:rsidRPr="001F1C43">
        <w:rPr>
          <w:rFonts w:ascii="Palatino Linotype" w:hAnsi="Palatino Linotype"/>
        </w:rPr>
        <w:t>Н-дорвирус;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Таъсири нейтротропи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@346. ВирусиНВVдохил мешавад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$A) Pіcornavіrіdae;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</w:rPr>
        <w:t>B) Hepadnavіrіdae;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$C) Retrovіrіdae;;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$D) Paramyxovіrіdae;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$E) Togavіrіdae;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@347. ВирусхоигепатитиВдоранд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КДН-и халкагии дузанчира бо кисми якзанчира;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антигени гемагглютини;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доначахои чарби;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пардаи липокарбогидрати;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S-антигенидаруни;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@348. Роххои сироятёби боуфунатигепатити 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Ғизои;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Парентерали</w:t>
      </w:r>
      <w:r w:rsidRPr="001F1C43">
        <w:rPr>
          <w:rFonts w:ascii="Palatino Linotype" w:hAnsi="Palatino Linotype"/>
          <w:lang w:val="tg-Cyrl-TJ"/>
        </w:rPr>
        <w:t>, чинси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 xml:space="preserve">$E) </w:t>
      </w:r>
      <w:r w:rsidRPr="001F1C43">
        <w:rPr>
          <w:rFonts w:ascii="Palatino Linotype" w:hAnsi="Palatino Linotype"/>
          <w:lang w:val="tg-Cyrl-TJ"/>
        </w:rPr>
        <w:t>Начосат-дахани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@349. Ташхиси лабораторииНВVмуайян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баданчахоиНегри;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НBs-антигенхо;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таъсири ситопатогениивирус;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Зиёдшавии титриантителахо;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Ивазшавии баландхасосии организм;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@350. </w:t>
      </w:r>
      <w:r w:rsidRPr="001F1C43">
        <w:rPr>
          <w:rFonts w:ascii="Palatino Linotype" w:hAnsi="Palatino Linotype"/>
          <w:bCs/>
          <w:spacing w:val="3"/>
        </w:rPr>
        <w:t xml:space="preserve">Хусусиятхои фарк кунандаи </w:t>
      </w:r>
      <w:r w:rsidRPr="001F1C43">
        <w:rPr>
          <w:rFonts w:ascii="Palatino Linotype" w:hAnsi="Palatino Linotype"/>
          <w:bCs/>
        </w:rPr>
        <w:t>гепатитиВазгепатитиА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Пардаи липопротеиди нест;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Вирусбарандаги нест;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Патологияи масунии чашмдошт;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Усули парентералии сирояткуни;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Бемории мавсими;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@351. </w:t>
      </w:r>
      <w:r w:rsidRPr="001F1C43">
        <w:rPr>
          <w:rFonts w:ascii="Palatino Linotype" w:hAnsi="Palatino Linotype"/>
          <w:bCs/>
          <w:spacing w:val="3"/>
        </w:rPr>
        <w:t xml:space="preserve">Таснифи </w:t>
      </w:r>
      <w:r w:rsidRPr="001F1C43">
        <w:rPr>
          <w:rFonts w:ascii="Palatino Linotype" w:hAnsi="Palatino Linotype"/>
          <w:bCs/>
        </w:rPr>
        <w:t>вирусигепатити</w:t>
      </w:r>
      <w:r w:rsidRPr="001F1C43">
        <w:rPr>
          <w:rFonts w:ascii="Palatino Linotype" w:hAnsi="Palatino Linotype"/>
          <w:bCs/>
          <w:lang w:val="en-US"/>
        </w:rPr>
        <w:t>D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дороиКДН;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Бароирепродуксияиштироки НBV хатмист;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симметрияикуби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рохи сироятёбииначосат-дахани;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сироятёбииСМА;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@352. ВирусигепатитиЕ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КДН-вирус;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Сирояти миёнаи чигар;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$C) Pіcornavіrіdae;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</w:rPr>
        <w:t>Сирояти</w:t>
      </w:r>
      <w:r w:rsidRPr="001F1C43">
        <w:rPr>
          <w:rFonts w:ascii="Palatino Linotype" w:hAnsi="Palatino Linotype"/>
          <w:spacing w:val="-2"/>
        </w:rPr>
        <w:t>макрофагхо;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Тропизм бамукополисахаридхо;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96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@353. Доначахои дарунихучайрави, ки ба вируси хори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ДоначахоиГварниери;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 xml:space="preserve">B) </w:t>
      </w:r>
      <w:r w:rsidRPr="001F1C43">
        <w:rPr>
          <w:rFonts w:ascii="Palatino Linotype" w:hAnsi="Palatino Linotype"/>
          <w:bCs/>
        </w:rPr>
        <w:t>Доначахои</w:t>
      </w:r>
      <w:r w:rsidRPr="001F1C43">
        <w:rPr>
          <w:rFonts w:ascii="Palatino Linotype" w:hAnsi="Palatino Linotype"/>
          <w:spacing w:val="-2"/>
        </w:rPr>
        <w:t>Бабеша-Негри;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  <w:bCs/>
        </w:rPr>
        <w:t>Доначахои даруни</w:t>
      </w:r>
      <w:r w:rsidRPr="001F1C43">
        <w:rPr>
          <w:rFonts w:ascii="Palatino Linotype" w:hAnsi="Palatino Linotype"/>
          <w:spacing w:val="-2"/>
        </w:rPr>
        <w:t>ядрои;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  <w:bCs/>
        </w:rPr>
        <w:t>Доначахои</w:t>
      </w:r>
      <w:r w:rsidRPr="001F1C43">
        <w:rPr>
          <w:rFonts w:ascii="Palatino Linotype" w:hAnsi="Palatino Linotype"/>
          <w:spacing w:val="-2"/>
        </w:rPr>
        <w:t>Каудри;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$E) </w:t>
      </w:r>
      <w:r w:rsidRPr="001F1C43">
        <w:rPr>
          <w:rFonts w:ascii="Palatino Linotype" w:hAnsi="Palatino Linotype"/>
          <w:bCs/>
        </w:rPr>
        <w:t>Доначахои</w:t>
      </w:r>
      <w:r w:rsidRPr="001F1C43">
        <w:rPr>
          <w:rFonts w:ascii="Palatino Linotype" w:hAnsi="Palatino Linotype"/>
          <w:spacing w:val="-2"/>
        </w:rPr>
        <w:t>Пашена;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@354. Олиме, ки аввалин шуда ваксинаи зидди хори коркарда баромад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Кох;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Пастер;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Сэбин;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Дженнер;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Солк;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75" o:spid="_x0000_s1044" style="position:absolute;margin-left:49.5pt;margin-top:794pt;width:498pt;height:.0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noProof/>
          <w:lang w:eastAsia="ru-RU"/>
        </w:rPr>
        <w:t xml:space="preserve">@355. </w:t>
      </w:r>
      <w:r w:rsidRPr="001F1C43">
        <w:rPr>
          <w:rFonts w:ascii="Palatino Linotype" w:hAnsi="Palatino Linotype"/>
          <w:bCs/>
          <w:spacing w:val="3"/>
        </w:rPr>
        <w:t>Сироятёби бо хори бо кадом рох мегузарад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Гизои;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бо газидани хайвонот;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тамоси-чинси;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@356. </w:t>
      </w:r>
      <w:r w:rsidRPr="001F1C43">
        <w:rPr>
          <w:rFonts w:ascii="Palatino Linotype" w:hAnsi="Palatino Linotype"/>
          <w:bCs/>
          <w:spacing w:val="3"/>
        </w:rPr>
        <w:t xml:space="preserve">Таснифи </w:t>
      </w:r>
      <w:r w:rsidRPr="001F1C43">
        <w:rPr>
          <w:rFonts w:ascii="Palatino Linotype" w:hAnsi="Palatino Linotype"/>
          <w:bCs/>
        </w:rPr>
        <w:t>ретровирусхо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КДН-дор;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дар чанини мург афзоиш меёбанд;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чубчашакл;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ферментинейроминидаза доранд;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транскриптазаи баракси вирусхосави доранд;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@357. ВирусиВНМО дахл дорад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A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P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cornav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B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Adenov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Retrov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D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Togav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E</w:t>
      </w:r>
      <w:r w:rsidRPr="001F1C43">
        <w:rPr>
          <w:rFonts w:ascii="Palatino Linotype" w:hAnsi="Palatino Linotype"/>
          <w:spacing w:val="-4"/>
        </w:rPr>
        <w:t xml:space="preserve">) </w:t>
      </w:r>
      <w:r w:rsidRPr="001F1C43">
        <w:rPr>
          <w:rFonts w:ascii="Palatino Linotype" w:hAnsi="Palatino Linotype"/>
          <w:spacing w:val="-4"/>
          <w:lang w:val="en-US"/>
        </w:rPr>
        <w:t>Orthomyxov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@358. РуёниданивирусиВИЧдар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A</w:t>
      </w:r>
      <w:r w:rsidRPr="001F1C43">
        <w:rPr>
          <w:rFonts w:ascii="Palatino Linotype" w:hAnsi="Palatino Linotype"/>
          <w:spacing w:val="-2"/>
        </w:rPr>
        <w:t>) организмихавонотихасоснок;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B</w:t>
      </w:r>
      <w:r w:rsidRPr="001F1C43">
        <w:rPr>
          <w:rFonts w:ascii="Palatino Linotype" w:hAnsi="Palatino Linotype"/>
          <w:spacing w:val="-2"/>
        </w:rPr>
        <w:t>) мухитхоисунъиигизои;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КультураиТ-4-лимфоцитхо;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хучайрахои Нер-2;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чанинхои мург;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@359. Функсияяферменти транскриптазаи баракс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Чавобгуй ба интеграсияиВИЧбагеноми</w:t>
      </w:r>
      <w:r w:rsidRPr="001F1C43">
        <w:rPr>
          <w:rFonts w:ascii="Palatino Linotype" w:hAnsi="Palatino Linotype"/>
          <w:spacing w:val="-3"/>
        </w:rPr>
        <w:t>хучайра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Сафедаитанзимкунанда;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муайянкунандаисинтезиКДНд</w:t>
      </w:r>
      <w:r w:rsidRPr="001F1C43">
        <w:rPr>
          <w:rFonts w:ascii="Palatino Linotype" w:hAnsi="Palatino Linotype"/>
          <w:spacing w:val="-3"/>
        </w:rPr>
        <w:t xml:space="preserve">ар </w:t>
      </w:r>
      <w:r w:rsidRPr="001F1C43">
        <w:rPr>
          <w:rFonts w:ascii="Palatino Linotype" w:hAnsi="Palatino Linotype"/>
        </w:rPr>
        <w:t>матрисаи</w:t>
      </w:r>
      <w:r w:rsidRPr="001F1C43">
        <w:rPr>
          <w:rFonts w:ascii="Palatino Linotype" w:hAnsi="Palatino Linotype"/>
          <w:spacing w:val="-3"/>
        </w:rPr>
        <w:t>К</w:t>
      </w:r>
      <w:r w:rsidRPr="001F1C43">
        <w:rPr>
          <w:rFonts w:ascii="Palatino Linotype" w:hAnsi="Palatino Linotype"/>
        </w:rPr>
        <w:t>РН-и вирион;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Чавобгуй баворидшавии вирус ба хучайра;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9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2"/>
        </w:rPr>
        <w:t>$E) назораткунандаи баромади кислотаи нуклеинати вирус аз геном хучайра</w:t>
      </w:r>
      <w:r w:rsidRPr="001F1C43">
        <w:rPr>
          <w:rFonts w:ascii="Palatino Linotype" w:hAnsi="Palatino Linotype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@360. Барои ташхисилаборатории</w:t>
      </w:r>
      <w:r w:rsidRPr="001F1C43">
        <w:rPr>
          <w:rFonts w:ascii="Palatino Linotype" w:hAnsi="Palatino Linotype"/>
          <w:bCs/>
          <w:spacing w:val="3"/>
        </w:rPr>
        <w:t>ВНМО</w:t>
      </w:r>
      <w:r w:rsidRPr="001F1C43">
        <w:rPr>
          <w:rFonts w:ascii="Palatino Linotype" w:hAnsi="Palatino Linotype"/>
          <w:bCs/>
        </w:rPr>
        <w:t>истифода мебаранд 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Иммунофлуоресценция;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РНГА;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санчиши радиоиммуни;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ИФА;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коагулясия;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@361. </w:t>
      </w:r>
      <w:r w:rsidRPr="001F1C43">
        <w:rPr>
          <w:rFonts w:ascii="Palatino Linotype" w:hAnsi="Palatino Linotype"/>
          <w:bCs/>
          <w:spacing w:val="3"/>
        </w:rPr>
        <w:t xml:space="preserve">Вируси </w:t>
      </w:r>
      <w:r w:rsidRPr="001F1C43">
        <w:rPr>
          <w:rFonts w:ascii="Palatino Linotype" w:hAnsi="Palatino Linotype"/>
          <w:bCs/>
        </w:rPr>
        <w:t>ВИЧ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шакли куби 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реовирус;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КДН-дор;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дар пардаи берунаgр-120дорад;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ба хайвонот сироятовар;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@362. ВирусиВНМО сироят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Шоххои</w:t>
      </w:r>
      <w:r w:rsidRPr="001F1C43">
        <w:rPr>
          <w:rFonts w:ascii="Palatino Linotype" w:hAnsi="Palatino Linotype"/>
          <w:spacing w:val="-3"/>
        </w:rPr>
        <w:t>пеши</w:t>
      </w:r>
      <w:r w:rsidRPr="001F1C43">
        <w:rPr>
          <w:rFonts w:ascii="Palatino Linotype" w:hAnsi="Palatino Linotype"/>
          <w:spacing w:val="-2"/>
        </w:rPr>
        <w:t>хароммагз;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системаи масунии одамро;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Ядрои хучайрахоро;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гадудхои оби дахон;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бофтахои мушакхоро;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@363. </w:t>
      </w:r>
      <w:r w:rsidRPr="001F1C43">
        <w:rPr>
          <w:rFonts w:ascii="Palatino Linotype" w:hAnsi="Palatino Linotype"/>
          <w:bCs/>
          <w:spacing w:val="3"/>
        </w:rPr>
        <w:t>Роххои сироятёби бо ВНМО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Чинси, парентерали;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Ғизои;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$D) 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Трасмиссиви;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@364. Вирусипаротит дахл дорад ба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$A) Orthomyxovіrіdae;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</w:rPr>
        <w:t>B) Paramyxovіrіdae;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$C) Pіcornavіrіdae;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Pneuvіrus;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$E) Adenovіrіdae;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@365. Вируси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 xml:space="preserve">гули обиланок (ветрянка)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Барангезандаи беморихои одаму хайвонот;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вируси КДН-дор;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доначахои ситоплазматики хосил мекунад;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дар ситоплазма чойгир аст;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Сироятовар ба харгушхо;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@366. Вируси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сурхча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вируси КДН-дор;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вируси КРН-дор;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Устувор ба нурхои офтоб;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дорои чанд намуди зардобави;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дороинейраминидаза;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@367. Масунияти сурхча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то охири умр;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75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дар холати </w:t>
      </w:r>
      <w:r w:rsidRPr="001F1C43">
        <w:rPr>
          <w:rFonts w:ascii="Palatino Linotype" w:hAnsi="Palatino Linotype"/>
          <w:lang w:val="en-US"/>
        </w:rPr>
        <w:t>I</w:t>
      </w:r>
      <w:r w:rsidRPr="001F1C43">
        <w:rPr>
          <w:rFonts w:ascii="Palatino Linotype" w:hAnsi="Palatino Linotype"/>
        </w:rPr>
        <w:t>gM</w:t>
      </w:r>
      <w:r w:rsidRPr="001F1C43">
        <w:rPr>
          <w:rFonts w:ascii="Palatino Linotype" w:hAnsi="Palatino Linotype"/>
          <w:spacing w:val="-3"/>
        </w:rPr>
        <w:t xml:space="preserve">бо хамрохак ба чанин ворид шуд, </w:t>
      </w:r>
      <w:r w:rsidRPr="001F1C43">
        <w:rPr>
          <w:rFonts w:ascii="Palatino Linotype" w:hAnsi="Palatino Linotype"/>
        </w:rPr>
        <w:t>кудакро баъди таваллуд то 6 мохаги мухофизат мекунад;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масунияти бофтахо;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Фагоцитари;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гайристерили;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@368. Ба герпесвирусхо</w:t>
      </w:r>
      <w:r w:rsidRPr="001F1C43">
        <w:rPr>
          <w:rFonts w:ascii="Palatino Linotype" w:hAnsi="Palatino Linotype"/>
          <w:bCs/>
          <w:spacing w:val="3"/>
        </w:rPr>
        <w:t>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суперкапсид;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дорои КРН-полимеразаи аз КДН вобастадор;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антигени умумии комплементпайвасткунанда доранд;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Вириондар шаклиеикосаэдр;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тропизм</w:t>
      </w:r>
      <w:r w:rsidRPr="001F1C43">
        <w:rPr>
          <w:rFonts w:ascii="Palatino Linotype" w:hAnsi="Palatino Linotype"/>
          <w:spacing w:val="-3"/>
        </w:rPr>
        <w:t>ба</w:t>
      </w:r>
      <w:r w:rsidRPr="001F1C43">
        <w:rPr>
          <w:rFonts w:ascii="Palatino Linotype" w:hAnsi="Palatino Linotype"/>
          <w:spacing w:val="-2"/>
        </w:rPr>
        <w:t>мукополисахарид;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@369. Вируси обила</w:t>
      </w:r>
      <w:r w:rsidRPr="001F1C43">
        <w:rPr>
          <w:rFonts w:ascii="Palatino Linotype" w:hAnsi="Palatino Linotype"/>
          <w:bCs/>
          <w:spacing w:val="3"/>
        </w:rPr>
        <w:t>(</w:t>
      </w:r>
      <w:r w:rsidRPr="001F1C43">
        <w:rPr>
          <w:rFonts w:ascii="Palatino Linotype" w:hAnsi="Palatino Linotype"/>
          <w:bCs/>
        </w:rPr>
        <w:t>оспы) ба кадом оила дахл дорад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$A) Retrovіrіdae;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$B) Pіcornavіrіdae;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$C) Orthomyxovіrіdae;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4"/>
        </w:rPr>
        <w:t>$D) Adenovіrіdaae;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</w:rPr>
      </w:pPr>
      <w:r w:rsidRPr="001F1C43">
        <w:rPr>
          <w:rFonts w:ascii="Palatino Linotype" w:hAnsi="Palatino Linotype"/>
          <w:spacing w:val="-3"/>
        </w:rPr>
        <w:t>$E) Poxvіrіdae;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@370. Вируси</w:t>
      </w:r>
      <w:r w:rsidRPr="001F1C43">
        <w:rPr>
          <w:rFonts w:ascii="Palatino Linotype" w:hAnsi="Palatino Linotype"/>
          <w:bCs/>
          <w:spacing w:val="3"/>
        </w:rPr>
        <w:t>гулафшон дахл дорад ба</w:t>
      </w:r>
      <w:r>
        <w:rPr>
          <w:rFonts w:ascii="Palatino Linotype" w:hAnsi="Palatino Linotype"/>
          <w:bCs/>
        </w:rPr>
        <w:t>:</w:t>
      </w:r>
    </w:p>
    <w:p w:rsidR="007E687C" w:rsidRPr="00A2401D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A2401D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A</w:t>
      </w:r>
      <w:r w:rsidRPr="00A2401D">
        <w:rPr>
          <w:rFonts w:ascii="Palatino Linotype" w:hAnsi="Palatino Linotype"/>
          <w:spacing w:val="-2"/>
          <w:lang w:val="en-US"/>
        </w:rPr>
        <w:t xml:space="preserve">) </w:t>
      </w:r>
      <w:r w:rsidRPr="001F1C43">
        <w:rPr>
          <w:rFonts w:ascii="Palatino Linotype" w:hAnsi="Palatino Linotype"/>
          <w:spacing w:val="-2"/>
          <w:lang w:val="en-US"/>
        </w:rPr>
        <w:t>Rub</w:t>
      </w:r>
      <w:r w:rsidRPr="001F1C43">
        <w:rPr>
          <w:rFonts w:ascii="Palatino Linotype" w:hAnsi="Palatino Linotype"/>
          <w:spacing w:val="-2"/>
        </w:rPr>
        <w:t>і</w:t>
      </w:r>
      <w:r w:rsidRPr="001F1C43">
        <w:rPr>
          <w:rFonts w:ascii="Palatino Linotype" w:hAnsi="Palatino Linotype"/>
          <w:spacing w:val="-2"/>
          <w:lang w:val="en-US"/>
        </w:rPr>
        <w:t>v</w:t>
      </w:r>
      <w:r w:rsidRPr="001F1C43">
        <w:rPr>
          <w:rFonts w:ascii="Palatino Linotype" w:hAnsi="Palatino Linotype"/>
          <w:spacing w:val="-2"/>
        </w:rPr>
        <w:t>і</w:t>
      </w:r>
      <w:r w:rsidRPr="001F1C43">
        <w:rPr>
          <w:rFonts w:ascii="Palatino Linotype" w:hAnsi="Palatino Linotype"/>
          <w:spacing w:val="-2"/>
          <w:lang w:val="en-US"/>
        </w:rPr>
        <w:t>rus</w:t>
      </w:r>
      <w:r w:rsidRPr="00A2401D">
        <w:rPr>
          <w:rFonts w:ascii="Palatino Linotype" w:hAnsi="Palatino Linotype"/>
          <w:spacing w:val="-2"/>
          <w:lang w:val="en-US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3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$B) Togav</w:t>
      </w:r>
      <w:r w:rsidRPr="001F1C43">
        <w:rPr>
          <w:rFonts w:ascii="Palatino Linotype" w:hAnsi="Palatino Linotype"/>
          <w:spacing w:val="-3"/>
        </w:rPr>
        <w:t>і</w:t>
      </w:r>
      <w:r w:rsidRPr="001F1C43">
        <w:rPr>
          <w:rFonts w:ascii="Palatino Linotype" w:hAnsi="Palatino Linotype"/>
          <w:spacing w:val="-3"/>
          <w:lang w:val="en-US"/>
        </w:rPr>
        <w:t>rus;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$C) Enterov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rus;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1F1C43">
        <w:rPr>
          <w:rFonts w:ascii="Palatino Linotype" w:hAnsi="Palatino Linotype"/>
          <w:spacing w:val="-2"/>
          <w:lang w:val="en-US"/>
        </w:rPr>
        <w:t>$D) Poxv</w:t>
      </w:r>
      <w:r w:rsidRPr="001F1C43">
        <w:rPr>
          <w:rFonts w:ascii="Palatino Linotype" w:hAnsi="Palatino Linotype"/>
          <w:spacing w:val="-2"/>
        </w:rPr>
        <w:t>і</w:t>
      </w:r>
      <w:r w:rsidRPr="001F1C43">
        <w:rPr>
          <w:rFonts w:ascii="Palatino Linotype" w:hAnsi="Palatino Linotype"/>
          <w:spacing w:val="-2"/>
          <w:lang w:val="en-US"/>
        </w:rPr>
        <w:t>rus;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$E) Adenov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  <w:lang w:val="en-US"/>
        </w:rPr>
      </w:pPr>
      <w:r w:rsidRPr="001F1C43">
        <w:rPr>
          <w:rFonts w:ascii="Palatino Linotype" w:hAnsi="Palatino Linotype"/>
          <w:bCs/>
          <w:lang w:val="en-US"/>
        </w:rPr>
        <w:t xml:space="preserve">@371. </w:t>
      </w:r>
      <w:r w:rsidRPr="001F1C43">
        <w:rPr>
          <w:rFonts w:ascii="Palatino Linotype" w:hAnsi="Palatino Linotype"/>
          <w:bCs/>
        </w:rPr>
        <w:t>Манбаъиуфунатхои</w:t>
      </w:r>
      <w:r w:rsidRPr="001F1C43">
        <w:rPr>
          <w:rFonts w:ascii="Palatino Linotype" w:hAnsi="Palatino Linotype"/>
          <w:bCs/>
          <w:spacing w:val="3"/>
        </w:rPr>
        <w:t>гулафшон</w:t>
      </w:r>
      <w:r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1F1C43">
        <w:rPr>
          <w:rFonts w:ascii="Palatino Linotype" w:hAnsi="Palatino Linotype"/>
          <w:spacing w:val="-2"/>
          <w:lang w:val="en-US"/>
        </w:rPr>
        <w:t xml:space="preserve">$A) </w:t>
      </w:r>
      <w:r w:rsidRPr="001F1C43">
        <w:rPr>
          <w:rFonts w:ascii="Palatino Linotype" w:hAnsi="Palatino Linotype"/>
          <w:spacing w:val="-2"/>
        </w:rPr>
        <w:t>бугумпойхо</w:t>
      </w:r>
      <w:r w:rsidRPr="001F1C43">
        <w:rPr>
          <w:rFonts w:ascii="Palatino Linotype" w:hAnsi="Palatino Linotype"/>
          <w:spacing w:val="-2"/>
          <w:lang w:val="en-US"/>
        </w:rPr>
        <w:t>;</w:t>
      </w:r>
    </w:p>
    <w:p w:rsidR="007E687C" w:rsidRPr="00A2401D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  <w:lang w:val="en-US"/>
        </w:rPr>
      </w:pPr>
      <w:r w:rsidRPr="00A2401D">
        <w:rPr>
          <w:rFonts w:ascii="Palatino Linotype" w:hAnsi="Palatino Linotype"/>
          <w:spacing w:val="-2"/>
          <w:lang w:val="en-US"/>
        </w:rPr>
        <w:t>$</w:t>
      </w:r>
      <w:r w:rsidRPr="001F1C43">
        <w:rPr>
          <w:rFonts w:ascii="Palatino Linotype" w:hAnsi="Palatino Linotype"/>
          <w:spacing w:val="-2"/>
          <w:lang w:val="en-US"/>
        </w:rPr>
        <w:t>B</w:t>
      </w:r>
      <w:r w:rsidRPr="00A2401D">
        <w:rPr>
          <w:rFonts w:ascii="Palatino Linotype" w:hAnsi="Palatino Linotype"/>
          <w:spacing w:val="-2"/>
          <w:lang w:val="en-US"/>
        </w:rPr>
        <w:t xml:space="preserve">) </w:t>
      </w:r>
      <w:r w:rsidRPr="001F1C43">
        <w:rPr>
          <w:rFonts w:ascii="Palatino Linotype" w:hAnsi="Palatino Linotype"/>
          <w:spacing w:val="-2"/>
        </w:rPr>
        <w:t>хайвонотибемор</w:t>
      </w:r>
      <w:r w:rsidRPr="00A2401D">
        <w:rPr>
          <w:rFonts w:ascii="Palatino Linotype" w:hAnsi="Palatino Linotype"/>
          <w:spacing w:val="-2"/>
          <w:lang w:val="en-US"/>
        </w:rPr>
        <w:t>;</w:t>
      </w:r>
    </w:p>
    <w:p w:rsidR="007E687C" w:rsidRPr="00A2401D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lang w:val="en-US"/>
        </w:rPr>
      </w:pPr>
      <w:r w:rsidRPr="00A2401D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lang w:val="en-US"/>
        </w:rPr>
        <w:t>C</w:t>
      </w:r>
      <w:r w:rsidRPr="00A2401D">
        <w:rPr>
          <w:rFonts w:ascii="Palatino Linotype" w:hAnsi="Palatino Linotype"/>
          <w:lang w:val="en-US"/>
        </w:rPr>
        <w:t xml:space="preserve">) </w:t>
      </w:r>
      <w:r w:rsidRPr="001F1C43">
        <w:rPr>
          <w:rFonts w:ascii="Palatino Linotype" w:hAnsi="Palatino Linotype"/>
        </w:rPr>
        <w:t>шахси</w:t>
      </w:r>
      <w:r w:rsidRPr="00A2401D">
        <w:rPr>
          <w:rFonts w:ascii="Palatino Linotype" w:hAnsi="Palatino Linotype"/>
          <w:lang w:val="en-US"/>
        </w:rPr>
        <w:t xml:space="preserve"> </w:t>
      </w:r>
      <w:r w:rsidRPr="001F1C43">
        <w:rPr>
          <w:rFonts w:ascii="Palatino Linotype" w:hAnsi="Palatino Linotype"/>
        </w:rPr>
        <w:t>бемор</w:t>
      </w:r>
      <w:r w:rsidRPr="00A2401D">
        <w:rPr>
          <w:rFonts w:ascii="Palatino Linotype" w:hAnsi="Palatino Linotype"/>
          <w:lang w:val="en-US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Канахо;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Кайкхо;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@372. Замбуругхо ба кадом салтанат дохил мешаванд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4"/>
        </w:rPr>
        <w:t xml:space="preserve">A) </w:t>
      </w:r>
      <w:r w:rsidRPr="001F1C43">
        <w:rPr>
          <w:rFonts w:ascii="Palatino Linotype" w:hAnsi="Palatino Linotype"/>
          <w:spacing w:val="-4"/>
          <w:lang w:val="tg-Cyrl-TJ"/>
        </w:rPr>
        <w:t>Эукариотҳо</w:t>
      </w:r>
      <w:r w:rsidRPr="001F1C43">
        <w:rPr>
          <w:rFonts w:ascii="Palatino Linotype" w:hAnsi="Palatino Linotype"/>
          <w:spacing w:val="-4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  <w:spacing w:val="-2"/>
          <w:lang w:val="tg-Cyrl-TJ"/>
        </w:rPr>
        <w:t>Соддатаринҳо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Вирус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Микоплазма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Прокариот</w:t>
      </w:r>
      <w:r w:rsidRPr="001F1C43">
        <w:rPr>
          <w:rFonts w:ascii="Palatino Linotype" w:hAnsi="Palatino Linotype"/>
          <w:spacing w:val="-2"/>
          <w:lang w:val="tg-Cyrl-TJ"/>
        </w:rPr>
        <w:t>ҳо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@373. Хока сабзида хосил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найчаи афзоиши;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нутфашакл;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"канотхои мохикапак;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"тухумбирёни чашмдор";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тамгача;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@374. Баэпидермомикозхо хос аст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сироятёбии пусту нохун;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</w:rPr>
        <w:t>сироятёбии</w:t>
      </w:r>
      <w:r w:rsidRPr="001F1C43">
        <w:rPr>
          <w:rFonts w:ascii="Palatino Linotype" w:hAnsi="Palatino Linotype"/>
          <w:spacing w:val="-3"/>
        </w:rPr>
        <w:t>муйи сар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$C) </w:t>
      </w:r>
      <w:r w:rsidRPr="001F1C43">
        <w:rPr>
          <w:rFonts w:ascii="Palatino Linotype" w:hAnsi="Palatino Linotype"/>
        </w:rPr>
        <w:t>сироятёбии</w:t>
      </w:r>
      <w:r w:rsidRPr="001F1C43">
        <w:rPr>
          <w:rFonts w:ascii="Palatino Linotype" w:hAnsi="Palatino Linotype"/>
          <w:spacing w:val="-3"/>
        </w:rPr>
        <w:t>узвхои даруна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$D) </w:t>
      </w:r>
      <w:r w:rsidRPr="001F1C43">
        <w:rPr>
          <w:rFonts w:ascii="Palatino Linotype" w:hAnsi="Palatino Linotype"/>
        </w:rPr>
        <w:t>сироятёби бо об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лонахои дунгича (гранулемахо) дар шуш хосил мекунанд;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@375. </w:t>
      </w:r>
      <w:r w:rsidRPr="001F1C43">
        <w:rPr>
          <w:rFonts w:ascii="Palatino Linotype" w:hAnsi="Palatino Linotype"/>
          <w:bCs/>
          <w:spacing w:val="3"/>
        </w:rPr>
        <w:t xml:space="preserve">Бо </w:t>
      </w:r>
      <w:r w:rsidRPr="001F1C43">
        <w:rPr>
          <w:rFonts w:ascii="Palatino Linotype" w:hAnsi="Palatino Linotype"/>
          <w:bCs/>
        </w:rPr>
        <w:t>Микроспория сироят мешаванд 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сагу гурба;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шабуш;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об;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одами бемор;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ъавои-катраги;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@376. Вирусхои КДН</w:t>
      </w:r>
      <w:r w:rsidRPr="001F1C43">
        <w:rPr>
          <w:rFonts w:ascii="Palatino Linotype" w:hAnsi="Palatino Linotype"/>
          <w:bCs/>
          <w:spacing w:val="3"/>
        </w:rPr>
        <w:t>-дор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ретровирусхо;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рабдовирусхо;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герпесвирусхо;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ортомиксовирусхо;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парамиксовирусхо;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@377. </w:t>
      </w:r>
      <w:r w:rsidRPr="001F1C43">
        <w:rPr>
          <w:rFonts w:ascii="Palatino Linotype" w:hAnsi="Palatino Linotype"/>
          <w:bCs/>
          <w:spacing w:val="3"/>
        </w:rPr>
        <w:t>Роххои гузариши вируси</w:t>
      </w:r>
      <w:r w:rsidRPr="001F1C43">
        <w:rPr>
          <w:rFonts w:ascii="Palatino Linotype" w:hAnsi="Palatino Linotype"/>
          <w:bCs/>
        </w:rPr>
        <w:t>гепатитиА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чинси;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тамоси-маиши;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@378. Маводи ташхисшавандаи</w:t>
      </w:r>
      <w:r w:rsidRPr="001F1C43">
        <w:rPr>
          <w:rFonts w:ascii="Palatino Linotype" w:hAnsi="Palatino Linotype"/>
          <w:bCs/>
          <w:spacing w:val="3"/>
        </w:rPr>
        <w:t>зарпарвини</w:t>
      </w:r>
      <w:r w:rsidRPr="001F1C43">
        <w:rPr>
          <w:rFonts w:ascii="Palatino Linotype" w:hAnsi="Palatino Linotype"/>
          <w:bCs/>
        </w:rPr>
        <w:t>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пешоб;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ливкор;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начосат;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бофтахои мушак;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Хун;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>
        <w:rPr>
          <w:noProof/>
          <w:lang w:eastAsia="ru-RU"/>
        </w:rPr>
        <w:pict>
          <v:shape id="Полилиния 76" o:spid="_x0000_s1045" style="position:absolute;margin-left:49.5pt;margin-top:794pt;width:498pt;height:.0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coordsize="996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" path="m,l9960,e" filled="f" strokeweight=".26mm">
            <v:path o:connecttype="custom" o:connectlocs="0,0;6324600,0" o:connectangles="0,0"/>
            <w10:wrap anchorx="page" anchory="page"/>
          </v:shape>
        </w:pict>
      </w:r>
      <w:r w:rsidRPr="001F1C43">
        <w:rPr>
          <w:rFonts w:ascii="Palatino Linotype" w:hAnsi="Palatino Linotype"/>
          <w:noProof/>
          <w:lang w:eastAsia="ru-RU"/>
        </w:rPr>
        <w:t xml:space="preserve">@379. </w:t>
      </w:r>
      <w:r w:rsidRPr="001F1C43">
        <w:rPr>
          <w:rFonts w:ascii="Palatino Linotype" w:hAnsi="Palatino Linotype"/>
          <w:bCs/>
          <w:spacing w:val="3"/>
        </w:rPr>
        <w:t>Маводи доругии аз хама таъсирнок дар табобати ВНМО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сурамин;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циклоспорин;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дидизоксикарис;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азитотимидин;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фтивазид;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@380. Хасоснокии хцчайрахо ба ВИЧвобаста аст аз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тарангии сатхи;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B) СД-4ресепторхо;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сохти махсуси химиявии хучайра;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ферментхои чоса;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токсинхо;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@381. Даври пинхониВНМО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A) аз 2-4 хафта то10сол;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нест;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бекувватии рузона ва араккунии шабона;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2-3соат;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авчгирии нуксонхо;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@382. Олими кашфкунандаиВИЧ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Пастер;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Ивановский;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ЛюкМонтенье;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Д'Эррель;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Гамалея;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@383. </w:t>
      </w:r>
      <w:r w:rsidRPr="001F1C43">
        <w:rPr>
          <w:rFonts w:ascii="Palatino Linotype" w:hAnsi="Palatino Linotype"/>
          <w:bCs/>
          <w:spacing w:val="3"/>
        </w:rPr>
        <w:t>Зарпарвини бо механизми гузариши начосат-дахани интихоб кунед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гепатиты</w:t>
      </w:r>
      <w:r>
        <w:rPr>
          <w:rFonts w:ascii="Palatino Linotype" w:hAnsi="Palatino Linotype"/>
          <w:spacing w:val="-2"/>
        </w:rPr>
        <w:t xml:space="preserve"> </w:t>
      </w:r>
      <w:r w:rsidRPr="001F1C43">
        <w:rPr>
          <w:rFonts w:ascii="Palatino Linotype" w:hAnsi="Palatino Linotype"/>
          <w:spacing w:val="-2"/>
        </w:rPr>
        <w:t>С,В;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$B) гепатитыB,G;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$C) гепатитыG;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D) гепатитыE,A;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</w:rPr>
        <w:t>$E) гепатитыD,B;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69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@384. Кадом аз вирусхои номбаршуда хусусиятхои саратони доранд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аденовирусхо;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ортомиксовирусхо;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парамиксовирусхо;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вируси хори;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пикорнавирухо;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@385. </w:t>
      </w:r>
      <w:r w:rsidRPr="001F1C43">
        <w:rPr>
          <w:rFonts w:ascii="Palatino Linotype" w:hAnsi="Palatino Linotype"/>
          <w:bCs/>
          <w:spacing w:val="3"/>
        </w:rPr>
        <w:t xml:space="preserve">Уфунати </w:t>
      </w:r>
      <w:r w:rsidRPr="001F1C43">
        <w:rPr>
          <w:rFonts w:ascii="Palatino Linotype" w:hAnsi="Palatino Linotype"/>
          <w:bCs/>
        </w:rPr>
        <w:t>ВИЧ ба кадом оила дохил мешавад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$A) poxv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$B) adenov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3"/>
          <w:lang w:val="en-US"/>
        </w:rPr>
        <w:t>$</w:t>
      </w:r>
      <w:r w:rsidRPr="001F1C43">
        <w:rPr>
          <w:rFonts w:ascii="Palatino Linotype" w:hAnsi="Palatino Linotype"/>
          <w:spacing w:val="-4"/>
          <w:lang w:val="en-US"/>
        </w:rPr>
        <w:t>C) retrov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$D) hepadnov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4"/>
          <w:lang w:val="en-US"/>
        </w:rPr>
      </w:pPr>
      <w:r w:rsidRPr="001F1C43">
        <w:rPr>
          <w:rFonts w:ascii="Palatino Linotype" w:hAnsi="Palatino Linotype"/>
          <w:spacing w:val="-4"/>
          <w:lang w:val="en-US"/>
        </w:rPr>
        <w:t>$E) reov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r</w:t>
      </w:r>
      <w:r w:rsidRPr="001F1C43">
        <w:rPr>
          <w:rFonts w:ascii="Palatino Linotype" w:hAnsi="Palatino Linotype"/>
          <w:spacing w:val="-4"/>
        </w:rPr>
        <w:t>і</w:t>
      </w:r>
      <w:r w:rsidRPr="001F1C43">
        <w:rPr>
          <w:rFonts w:ascii="Palatino Linotype" w:hAnsi="Palatino Linotype"/>
          <w:spacing w:val="-4"/>
          <w:lang w:val="en-US"/>
        </w:rPr>
        <w:t>dae;</w:t>
      </w:r>
    </w:p>
    <w:p w:rsidR="007E687C" w:rsidRPr="00A2401D" w:rsidRDefault="007E687C" w:rsidP="0016090B">
      <w:pPr>
        <w:widowControl w:val="0"/>
        <w:autoSpaceDE w:val="0"/>
        <w:spacing w:after="0" w:line="240" w:lineRule="auto"/>
        <w:ind w:right="755"/>
        <w:rPr>
          <w:rFonts w:ascii="Palatino Linotype" w:hAnsi="Palatino Linotype"/>
          <w:bCs/>
          <w:lang w:val="en-US"/>
        </w:rPr>
      </w:pPr>
      <w:r w:rsidRPr="00A2401D">
        <w:rPr>
          <w:rFonts w:ascii="Palatino Linotype" w:hAnsi="Palatino Linotype"/>
          <w:bCs/>
          <w:lang w:val="en-US"/>
        </w:rPr>
        <w:t xml:space="preserve">@386. </w:t>
      </w:r>
      <w:r w:rsidRPr="001F1C43">
        <w:rPr>
          <w:rFonts w:ascii="Palatino Linotype" w:hAnsi="Palatino Linotype"/>
          <w:bCs/>
        </w:rPr>
        <w:t>Экспресс</w:t>
      </w:r>
      <w:r w:rsidRPr="00A2401D">
        <w:rPr>
          <w:rFonts w:ascii="Palatino Linotype" w:hAnsi="Palatino Linotype"/>
          <w:bCs/>
          <w:lang w:val="en-US"/>
        </w:rPr>
        <w:t>-</w:t>
      </w:r>
      <w:r w:rsidRPr="001F1C43">
        <w:rPr>
          <w:rFonts w:ascii="Palatino Linotype" w:hAnsi="Palatino Linotype"/>
          <w:bCs/>
        </w:rPr>
        <w:t>усули</w:t>
      </w:r>
      <w:r w:rsidRPr="001F1C43">
        <w:rPr>
          <w:rFonts w:ascii="Palatino Linotype" w:hAnsi="Palatino Linotype"/>
          <w:bCs/>
          <w:spacing w:val="3"/>
        </w:rPr>
        <w:t>ташхиси</w:t>
      </w:r>
      <w:r w:rsidRPr="00A2401D">
        <w:rPr>
          <w:rFonts w:ascii="Palatino Linotype" w:hAnsi="Palatino Linotype"/>
          <w:bCs/>
          <w:spacing w:val="3"/>
          <w:lang w:val="en-US"/>
        </w:rPr>
        <w:t xml:space="preserve"> </w:t>
      </w:r>
      <w:r w:rsidRPr="001F1C43">
        <w:rPr>
          <w:rFonts w:ascii="Palatino Linotype" w:hAnsi="Palatino Linotype"/>
          <w:bCs/>
        </w:rPr>
        <w:t>лаборатор</w:t>
      </w:r>
      <w:r w:rsidRPr="00A2401D">
        <w:rPr>
          <w:rFonts w:ascii="Palatino Linotype" w:hAnsi="Palatino Linotype"/>
          <w:bCs/>
          <w:lang w:val="en-US"/>
        </w:rPr>
        <w:t xml:space="preserve"> </w:t>
      </w:r>
      <w:r w:rsidRPr="001F1C43">
        <w:rPr>
          <w:rFonts w:ascii="Palatino Linotype" w:hAnsi="Palatino Linotype"/>
          <w:bCs/>
        </w:rPr>
        <w:t>уфунатхои</w:t>
      </w:r>
      <w:r w:rsidRPr="00A2401D">
        <w:rPr>
          <w:rFonts w:ascii="Palatino Linotype" w:hAnsi="Palatino Linotype"/>
          <w:bCs/>
          <w:lang w:val="en-US"/>
        </w:rPr>
        <w:t xml:space="preserve"> </w:t>
      </w:r>
      <w:r w:rsidRPr="001F1C43">
        <w:rPr>
          <w:rFonts w:ascii="Palatino Linotype" w:hAnsi="Palatino Linotype"/>
          <w:bCs/>
        </w:rPr>
        <w:t>вируси</w:t>
      </w:r>
      <w:r w:rsidRPr="00A2401D">
        <w:rPr>
          <w:rFonts w:ascii="Palatino Linotype" w:hAnsi="Palatino Linotype"/>
          <w:bCs/>
          <w:lang w:val="en-US"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реаксияи иммунофлюоресценсия;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усули Вирусологи;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 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санчиши баландхасоси;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усули бактериологи;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@387. Максади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 xml:space="preserve">ташхиси </w:t>
      </w:r>
      <w:r w:rsidRPr="001F1C43">
        <w:rPr>
          <w:rFonts w:ascii="Palatino Linotype" w:hAnsi="Palatino Linotype"/>
          <w:bCs/>
        </w:rPr>
        <w:t>вирусологи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Титрониданилизоцим;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Омузишифагоцитоз;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муайян кардани баландхасоси;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Омузишиантителахо;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чудокарданивирус;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10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@388. </w:t>
      </w:r>
      <w:r w:rsidRPr="001F1C43">
        <w:rPr>
          <w:rFonts w:ascii="Palatino Linotype" w:hAnsi="Palatino Linotype"/>
          <w:bCs/>
          <w:spacing w:val="3"/>
        </w:rPr>
        <w:t xml:space="preserve">Даври чамбастии ташхиси </w:t>
      </w:r>
      <w:r w:rsidRPr="001F1C43">
        <w:rPr>
          <w:rFonts w:ascii="Palatino Linotype" w:hAnsi="Palatino Linotype"/>
          <w:bCs/>
        </w:rPr>
        <w:t>вирусологи чист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Индикасияивирус;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Идентификасияивирус;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сирояткунии объектхои биологи;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Киштба"катори харранга";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Микроскопия;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@389. Барои идентификасияивирус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Омузиши</w:t>
      </w:r>
      <w:r w:rsidRPr="001F1C43">
        <w:rPr>
          <w:rFonts w:ascii="Palatino Linotype" w:hAnsi="Palatino Linotype"/>
          <w:spacing w:val="-3"/>
        </w:rPr>
        <w:t xml:space="preserve">фаъолнокии </w:t>
      </w:r>
      <w:r w:rsidRPr="001F1C43">
        <w:rPr>
          <w:rFonts w:ascii="Palatino Linotype" w:hAnsi="Palatino Linotype"/>
          <w:spacing w:val="-2"/>
        </w:rPr>
        <w:t>биохимияви;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 xml:space="preserve">B) </w:t>
      </w:r>
      <w:r w:rsidRPr="001F1C43">
        <w:rPr>
          <w:rFonts w:ascii="Palatino Linotype" w:hAnsi="Palatino Linotype"/>
          <w:spacing w:val="-2"/>
        </w:rPr>
        <w:t>реаксияи</w:t>
      </w:r>
      <w:r w:rsidRPr="001F1C43">
        <w:rPr>
          <w:rFonts w:ascii="Palatino Linotype" w:hAnsi="Palatino Linotype"/>
        </w:rPr>
        <w:t xml:space="preserve"> иммунологи;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Микроскопия;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санчиши баландхасоси;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Кишт ба агари хундор;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885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@390. </w:t>
      </w:r>
      <w:r w:rsidRPr="001F1C43">
        <w:rPr>
          <w:rFonts w:ascii="Palatino Linotype" w:hAnsi="Palatino Linotype"/>
          <w:bCs/>
          <w:spacing w:val="3"/>
        </w:rPr>
        <w:t>Барои ташхиси серологии зуком реаксияи зеринро истифода мебаранд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Преципитация;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Боздориигемагглютинасия;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Нейтрализация;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Флокуляция;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@391. Маводи ташхисшаванда барои чудо кардани вируси зуком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Хун;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начосат;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Талха;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Пешоб;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обшустаи пешгохи ком;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@392. Руёнидани вируси зуком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мушхои оби;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чанини мург;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харгушхо;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агари хундор;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пиёбаи зардобадор;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@393. Идентификасияи вируси</w:t>
      </w:r>
      <w:r w:rsidRPr="001F1C43">
        <w:rPr>
          <w:rFonts w:ascii="Palatino Linotype" w:hAnsi="Palatino Linotype"/>
          <w:bCs/>
          <w:spacing w:val="3"/>
        </w:rPr>
        <w:t>зуком бо р</w:t>
      </w:r>
      <w:r w:rsidRPr="001F1C43">
        <w:rPr>
          <w:rFonts w:ascii="Palatino Linotype" w:hAnsi="Palatino Linotype"/>
          <w:bCs/>
        </w:rPr>
        <w:t xml:space="preserve">еаксияи …. 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Преципитасия;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C) Боздориигемагглютинасия;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Нейтрализасия;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Флокулясия;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@394. Пешгирии хосаи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</w:rPr>
        <w:t>фалачи кудакон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ваксинаи зинда;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Гамма-глобулин;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нест;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Анатоксин;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Диагностикум;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@395. Усули</w:t>
      </w:r>
      <w:r>
        <w:rPr>
          <w:rFonts w:ascii="Palatino Linotype" w:hAnsi="Palatino Linotype"/>
          <w:bCs/>
        </w:rPr>
        <w:t xml:space="preserve"> </w:t>
      </w:r>
      <w:r w:rsidRPr="001F1C43">
        <w:rPr>
          <w:rFonts w:ascii="Palatino Linotype" w:hAnsi="Palatino Linotype"/>
          <w:bCs/>
          <w:spacing w:val="3"/>
        </w:rPr>
        <w:t>асосии ташхоси лаборатории ВНМО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Иммунофлюоресценция;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РПГА;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реаксияи пайвастшавии комплемент;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D) ИФА;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Реаксияи агглютинасия;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@396. БарангезандаивирусиВНМОсироят мекунад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системаи масуниро;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 xml:space="preserve">$B) </w:t>
      </w:r>
      <w:r w:rsidRPr="001F1C43">
        <w:rPr>
          <w:rFonts w:ascii="Palatino Linotype" w:hAnsi="Palatino Linotype"/>
        </w:rPr>
        <w:t>системаи асабро</w:t>
      </w:r>
      <w:r w:rsidRPr="001F1C43">
        <w:rPr>
          <w:rFonts w:ascii="Palatino Linotype" w:hAnsi="Palatino Linotype"/>
          <w:spacing w:val="-2"/>
        </w:rPr>
        <w:t>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гадудхои оби даханро;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бофтахои мушакро;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системаи хозима;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@397. Роххои сироятёби бо вирусизарпарвиниА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Чинси;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Парентерали;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  <w:spacing w:val="-2"/>
        </w:rPr>
        <w:t>C) 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@398. Роххои сироятёби бо вирусизарпарвиниВ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Оби;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B) Парентерали;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Начосат-дахани;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Трансмиссиви;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Хавои-катраги;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 xml:space="preserve">@399. </w:t>
      </w:r>
      <w:r w:rsidRPr="001F1C43">
        <w:rPr>
          <w:rFonts w:ascii="Palatino Linotype" w:hAnsi="Palatino Linotype"/>
          <w:bCs/>
          <w:spacing w:val="3"/>
        </w:rPr>
        <w:t>Нишондихандаи барандагии вируси зарпарвини</w:t>
      </w:r>
      <w:r w:rsidRPr="001F1C43">
        <w:rPr>
          <w:rFonts w:ascii="Palatino Linotype" w:hAnsi="Palatino Linotype"/>
          <w:bCs/>
        </w:rPr>
        <w:t>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A) HBs-антиген;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гемагглютинин;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Нейраминидаза;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О-антиген;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$E) К-антиген;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bCs/>
        </w:rPr>
        <w:t>@400. Маводи ташхисшаванда зарпарвиниВ</w:t>
      </w:r>
      <w:r>
        <w:rPr>
          <w:rFonts w:ascii="Palatino Linotype" w:hAnsi="Palatino Linotype"/>
          <w:bCs/>
        </w:rPr>
        <w:t>: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$A) Пешоб;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$B) Ликвор;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$C) начосат;</w:t>
      </w:r>
    </w:p>
    <w:p w:rsidR="007E687C" w:rsidRPr="001F1C43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spacing w:val="-2"/>
        </w:rPr>
      </w:pPr>
      <w:r w:rsidRPr="001F1C43">
        <w:rPr>
          <w:rFonts w:ascii="Palatino Linotype" w:hAnsi="Palatino Linotype"/>
          <w:spacing w:val="-2"/>
        </w:rPr>
        <w:t>$D) бофтахои мушакхо;</w:t>
      </w:r>
    </w:p>
    <w:p w:rsidR="007E687C" w:rsidRDefault="007E687C" w:rsidP="0016090B">
      <w:pPr>
        <w:widowControl w:val="0"/>
        <w:autoSpaceDE w:val="0"/>
        <w:spacing w:after="0" w:line="240" w:lineRule="auto"/>
        <w:ind w:right="-20"/>
        <w:rPr>
          <w:rFonts w:ascii="Palatino Linotype" w:hAnsi="Palatino Linotype"/>
          <w:bCs/>
        </w:rPr>
      </w:pPr>
      <w:r w:rsidRPr="001F1C43">
        <w:rPr>
          <w:rFonts w:ascii="Palatino Linotype" w:hAnsi="Palatino Linotype"/>
          <w:spacing w:val="-3"/>
        </w:rPr>
        <w:t>$</w:t>
      </w:r>
      <w:r w:rsidRPr="001F1C43">
        <w:rPr>
          <w:rFonts w:ascii="Palatino Linotype" w:hAnsi="Palatino Linotype"/>
        </w:rPr>
        <w:t>E) Хун;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</w:t>
      </w:r>
      <w:r>
        <w:rPr>
          <w:rFonts w:ascii="Times New Roman" w:hAnsi="Times New Roman"/>
          <w:color w:val="000000"/>
          <w:szCs w:val="20"/>
        </w:rPr>
        <w:t xml:space="preserve">1.Бактерия ин:                                                                        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</w:rPr>
        <w:t>$A)  Микроорганизмхое,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 xml:space="preserve">ки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ядрои</w:t>
      </w:r>
      <w:r w:rsidRPr="002043F2">
        <w:rPr>
          <w:rFonts w:ascii="Times New Roman" w:hAnsi="Times New Roman"/>
          <w:color w:val="000000"/>
          <w:szCs w:val="20"/>
        </w:rPr>
        <w:t xml:space="preserve"> ташаккул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нопурра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доранд</w:t>
      </w:r>
      <w:r>
        <w:rPr>
          <w:rFonts w:ascii="Times New Roman" w:hAnsi="Times New Roman"/>
          <w:color w:val="000000"/>
          <w:szCs w:val="20"/>
        </w:rPr>
        <w:t xml:space="preserve">;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</w:rPr>
        <w:t>$B) Ба эукариот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 таалу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қ</w:t>
      </w:r>
      <w:r w:rsidRPr="002043F2">
        <w:rPr>
          <w:rFonts w:ascii="Times New Roman" w:hAnsi="Times New Roman"/>
          <w:color w:val="000000"/>
          <w:szCs w:val="20"/>
        </w:rPr>
        <w:t xml:space="preserve"> доранд;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Пардаи ядроги доранд;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Капсид доранд;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 xml:space="preserve">иссачахои хурде, ки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зери</w:t>
      </w:r>
      <w:r w:rsidRPr="002043F2">
        <w:rPr>
          <w:rFonts w:ascii="Times New Roman" w:hAnsi="Times New Roman"/>
          <w:color w:val="000000"/>
          <w:szCs w:val="20"/>
        </w:rPr>
        <w:t xml:space="preserve"> микроскоп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и </w:t>
      </w:r>
      <w:r w:rsidRPr="002043F2">
        <w:rPr>
          <w:rFonts w:ascii="Times New Roman" w:hAnsi="Times New Roman"/>
          <w:color w:val="000000"/>
          <w:szCs w:val="20"/>
        </w:rPr>
        <w:t>ноаёнд;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 xml:space="preserve">402.Вазифаи </w:t>
      </w:r>
      <w:r w:rsidRPr="00823889">
        <w:rPr>
          <w:rFonts w:ascii="Times New Roman" w:hAnsi="Times New Roman"/>
          <w:color w:val="000000"/>
          <w:szCs w:val="20"/>
          <w:lang w:val="tg-Cyrl-TJ"/>
        </w:rPr>
        <w:t>ғ</w:t>
      </w:r>
      <w:r w:rsidRPr="00823889">
        <w:rPr>
          <w:rFonts w:ascii="Times New Roman" w:hAnsi="Times New Roman"/>
          <w:color w:val="000000"/>
          <w:szCs w:val="20"/>
        </w:rPr>
        <w:t>илофаки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бактерия</w:t>
      </w:r>
      <w:r w:rsidRPr="00823889">
        <w:rPr>
          <w:rFonts w:ascii="Times New Roman" w:hAnsi="Times New Roman"/>
          <w:color w:val="000000"/>
          <w:szCs w:val="20"/>
          <w:lang w:val="tg-Cyrl-TJ"/>
        </w:rPr>
        <w:t>ҳ</w:t>
      </w:r>
      <w:r w:rsidRPr="00823889">
        <w:rPr>
          <w:rFonts w:ascii="Times New Roman" w:hAnsi="Times New Roman"/>
          <w:color w:val="000000"/>
          <w:szCs w:val="20"/>
        </w:rPr>
        <w:t>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Аз липидхо иборат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Аз фагосит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оз</w:t>
      </w:r>
      <w:r w:rsidRPr="002043F2">
        <w:rPr>
          <w:rFonts w:ascii="Times New Roman" w:hAnsi="Times New Roman"/>
          <w:color w:val="000000"/>
          <w:szCs w:val="20"/>
        </w:rPr>
        <w:t xml:space="preserve"> му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офизат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$C)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Ба кислотаҳо </w:t>
      </w:r>
      <w:r w:rsidRPr="002043F2">
        <w:rPr>
          <w:rFonts w:ascii="Times New Roman" w:hAnsi="Times New Roman"/>
          <w:color w:val="000000"/>
          <w:szCs w:val="20"/>
        </w:rPr>
        <w:t xml:space="preserve">устувор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ҳастанд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color w:val="000000"/>
          <w:szCs w:val="20"/>
        </w:rPr>
        <w:t>$D)  Кабати берунаи сафедавии цитоплазма;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Дар таксим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шавии ҳу</w:t>
      </w:r>
      <w:r w:rsidRPr="002043F2">
        <w:rPr>
          <w:rFonts w:ascii="Palatino Linotype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айра иштирок дорад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403.Нуклеоид чист 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Молекулаи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дуриштагии КДН;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КДН-и бо пардаи сафедави мухофизат шуда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аст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Бо мизтоз таксим мешавад;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КДН-и якриштага;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РНК-и нопурра дорад;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404.Девораи хучайравии бактерия: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Сохти устувор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у</w:t>
      </w:r>
      <w:r w:rsidRPr="002043F2">
        <w:rPr>
          <w:rFonts w:ascii="Times New Roman" w:hAnsi="Times New Roman"/>
          <w:color w:val="000000"/>
          <w:szCs w:val="20"/>
        </w:rPr>
        <w:t xml:space="preserve">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қави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Хосилаи луоби;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Танхо аз липидхо иборат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Танхо аз сафедахо иборат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 нигохдории намуд му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соида</w:t>
      </w:r>
      <w:r w:rsidRPr="002043F2">
        <w:rPr>
          <w:rFonts w:ascii="Times New Roman" w:hAnsi="Times New Roman"/>
          <w:color w:val="000000"/>
          <w:szCs w:val="20"/>
        </w:rPr>
        <w:t>т мекунад;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405.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Камчинак</w:t>
      </w:r>
      <w:r w:rsidRPr="00823889">
        <w:rPr>
          <w:rFonts w:ascii="Times New Roman" w:hAnsi="Times New Roman"/>
          <w:color w:val="000000"/>
          <w:szCs w:val="20"/>
          <w:lang w:val="tg-Cyrl-TJ"/>
        </w:rPr>
        <w:t>ҳои</w:t>
      </w:r>
      <w:r w:rsidRPr="00823889">
        <w:rPr>
          <w:rFonts w:ascii="Times New Roman" w:hAnsi="Times New Roman"/>
          <w:color w:val="000000"/>
          <w:szCs w:val="20"/>
        </w:rPr>
        <w:t xml:space="preserve"> бактерияхо: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Аз полисахаридхо иборат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Харакатнокии бактерияро муайян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Адгезияи микроорганизмхоро муайян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Устувории бактерияхо ба антибиотикхо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муайян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Барои афзоишё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би</w:t>
      </w:r>
      <w:r w:rsidRPr="002043F2">
        <w:rPr>
          <w:rFonts w:ascii="Times New Roman" w:hAnsi="Times New Roman"/>
          <w:color w:val="000000"/>
          <w:szCs w:val="20"/>
        </w:rPr>
        <w:t xml:space="preserve"> чавоб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г</w:t>
      </w:r>
      <w:r w:rsidRPr="002043F2">
        <w:rPr>
          <w:rFonts w:ascii="Palatino Linotype" w:hAnsi="Palatino Linotype"/>
          <w:color w:val="000000"/>
          <w:szCs w:val="20"/>
          <w:lang w:val="tg-Cyrl-TJ"/>
        </w:rPr>
        <w:t>ӯ</w:t>
      </w:r>
      <w:r w:rsidRPr="002043F2">
        <w:rPr>
          <w:rFonts w:ascii="Times New Roman" w:hAnsi="Times New Roman"/>
          <w:color w:val="000000"/>
          <w:szCs w:val="20"/>
        </w:rPr>
        <w:t xml:space="preserve"> аст;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406.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Хангоми микроскопияи аз мухити Сабуро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дид</w:t>
      </w:r>
      <w:r w:rsidRPr="00823889">
        <w:rPr>
          <w:rFonts w:ascii="Times New Roman" w:hAnsi="Times New Roman"/>
          <w:color w:val="000000"/>
          <w:szCs w:val="20"/>
          <w:lang w:val="tg-Cyrl-TJ"/>
        </w:rPr>
        <w:t>а</w:t>
      </w:r>
      <w:r w:rsidRPr="00823889">
        <w:rPr>
          <w:rFonts w:ascii="Times New Roman" w:hAnsi="Times New Roman"/>
          <w:color w:val="000000"/>
          <w:szCs w:val="20"/>
        </w:rPr>
        <w:t xml:space="preserve"> мешаванд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организмҳои ба </w:t>
      </w:r>
      <w:r w:rsidRPr="00823889">
        <w:rPr>
          <w:rFonts w:ascii="Times New Roman" w:hAnsi="Times New Roman"/>
          <w:color w:val="000000"/>
          <w:szCs w:val="20"/>
        </w:rPr>
        <w:t>замбуругхо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монанд</w:t>
      </w:r>
      <w:r w:rsidRPr="00823889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Набудани девораи хучайрави;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Ташкил шудани мицелияхо;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$C) Ташкил ёфтани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ғилофак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Чойгиршавии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диффузии субстанцияи ядро;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</w:t>
      </w:r>
      <w:r w:rsidRPr="002043F2">
        <w:rPr>
          <w:rFonts w:ascii="Times New Roman" w:hAnsi="Times New Roman"/>
          <w:color w:val="000000"/>
          <w:szCs w:val="20"/>
        </w:rPr>
        <w:t>удани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моддахои чарбу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мумдор;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407.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Чойгир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шавии </w:t>
      </w:r>
      <w:r w:rsidRPr="00823889">
        <w:rPr>
          <w:rFonts w:ascii="Times New Roman" w:hAnsi="Times New Roman"/>
          <w:color w:val="000000"/>
          <w:szCs w:val="20"/>
        </w:rPr>
        <w:t>микроккокхо дар молишак: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Танхо;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Чуфт-чуфт;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Бо ташкилахои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пакети, тюкхо;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 намуди занчира;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 намуди хушаи ангур;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408.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Чойгиршавии диплококкхо дар молишак: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қ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</w:rPr>
        <w:t>уфт-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</w:rPr>
        <w:t>уфт;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Бо ташкилахои пакети;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 намуди занчира;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 намуди хушаи ангур;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409. Шакл</w:t>
      </w:r>
      <w:r w:rsidRPr="00823889">
        <w:rPr>
          <w:rFonts w:ascii="Times New Roman" w:hAnsi="Times New Roman"/>
          <w:color w:val="000000"/>
          <w:szCs w:val="20"/>
          <w:lang w:val="tg-Cyrl-TJ"/>
        </w:rPr>
        <w:t>и</w:t>
      </w:r>
      <w:r w:rsidRPr="00823889">
        <w:rPr>
          <w:rFonts w:ascii="Times New Roman" w:hAnsi="Times New Roman"/>
          <w:color w:val="000000"/>
          <w:szCs w:val="20"/>
        </w:rPr>
        <w:t xml:space="preserve"> Спирохетахо: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Куррашакл;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Риштамонанд;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Чубчашакл;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Конусшакл;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Печутобхурда;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410. Коккхое,ки мисли хушаи ангур чойгир шудаанд,чи ном доранд: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Стрептококкхо;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Стафилококкхо;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Сарцинахо;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Бациллахо;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Микрококкхо;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 xml:space="preserve">411. Коккхое,ки </w:t>
      </w:r>
      <w:r w:rsidRPr="00823889">
        <w:rPr>
          <w:rFonts w:ascii="Times New Roman" w:hAnsi="Times New Roman"/>
          <w:color w:val="000000"/>
          <w:szCs w:val="20"/>
          <w:lang w:val="tg-Cyrl-TJ"/>
        </w:rPr>
        <w:t>ба монанди</w:t>
      </w:r>
      <w:r w:rsidRPr="00823889">
        <w:rPr>
          <w:rFonts w:ascii="Times New Roman" w:hAnsi="Times New Roman"/>
          <w:color w:val="000000"/>
          <w:szCs w:val="20"/>
        </w:rPr>
        <w:t xml:space="preserve"> занчир</w:t>
      </w:r>
      <w:r w:rsidRPr="00823889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23889">
        <w:rPr>
          <w:rFonts w:ascii="Times New Roman" w:hAnsi="Times New Roman"/>
          <w:color w:val="000000"/>
          <w:szCs w:val="20"/>
        </w:rPr>
        <w:t>чойгир шудаанд,чи ном доранд: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Сарцинахо;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Микрококкхо;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Стрептококкхо;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Стафилококкхо;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Бациллахо;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412. Чойгиршавии сарцинахо дар молишак: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Ток;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Чуфт;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Мисли пакетхо;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Мисли занчирахо;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Мисли хушахои ангур;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>413. Шаклхои бактерияхо: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Курашакл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, </w:t>
      </w:r>
      <w:r w:rsidRPr="002043F2">
        <w:rPr>
          <w:rFonts w:ascii="Times New Roman" w:hAnsi="Times New Roman"/>
          <w:color w:val="000000"/>
          <w:szCs w:val="20"/>
        </w:rPr>
        <w:t>чубчамонанд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, </w:t>
      </w:r>
      <w:r w:rsidRPr="002043F2">
        <w:rPr>
          <w:rFonts w:ascii="Times New Roman" w:hAnsi="Times New Roman"/>
          <w:color w:val="000000"/>
          <w:szCs w:val="20"/>
        </w:rPr>
        <w:t>печутобхурда;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К</w:t>
      </w:r>
      <w:r w:rsidRPr="002043F2">
        <w:rPr>
          <w:rFonts w:ascii="Times New Roman" w:hAnsi="Times New Roman"/>
          <w:color w:val="000000"/>
          <w:szCs w:val="20"/>
        </w:rPr>
        <w:t>урашакл, конусшакл,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печутобхурда;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Тирмонанд,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риштамонанд,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кубшакл;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Чубчаш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</w:t>
      </w:r>
      <w:r w:rsidRPr="002043F2">
        <w:rPr>
          <w:rFonts w:ascii="Times New Roman" w:hAnsi="Times New Roman"/>
          <w:color w:val="000000"/>
          <w:szCs w:val="20"/>
        </w:rPr>
        <w:t>кл,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печутобхурда,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кубшакл;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Рост, куб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шакл</w:t>
      </w:r>
      <w:r w:rsidRPr="002043F2">
        <w:rPr>
          <w:rFonts w:ascii="Times New Roman" w:hAnsi="Times New Roman"/>
          <w:color w:val="000000"/>
          <w:szCs w:val="20"/>
        </w:rPr>
        <w:t xml:space="preserve"> ва курашакл;</w:t>
      </w:r>
    </w:p>
    <w:p w:rsidR="007E687C" w:rsidRPr="0082388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23889">
        <w:rPr>
          <w:rFonts w:ascii="Times New Roman" w:hAnsi="Times New Roman"/>
          <w:color w:val="000000"/>
          <w:szCs w:val="20"/>
        </w:rPr>
        <w:t xml:space="preserve">414. </w:t>
      </w:r>
      <w:r w:rsidRPr="00823889">
        <w:rPr>
          <w:rFonts w:ascii="Times New Roman" w:hAnsi="Times New Roman"/>
          <w:color w:val="000000"/>
          <w:szCs w:val="20"/>
          <w:lang w:val="tg-Cyrl-TJ"/>
        </w:rPr>
        <w:t>Андозаи</w:t>
      </w:r>
      <w:r w:rsidRPr="00823889">
        <w:rPr>
          <w:rFonts w:ascii="Times New Roman" w:hAnsi="Times New Roman"/>
          <w:color w:val="000000"/>
          <w:szCs w:val="20"/>
        </w:rPr>
        <w:t xml:space="preserve"> бактерияхоро чен мекунанд 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Нанометр;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Сантиметр;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Миллиметр;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Ангстреметр;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Микрометр;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415. Органеллахои бактерияхо, ки ба фагоситоз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E31295">
        <w:rPr>
          <w:rFonts w:ascii="Times New Roman" w:hAnsi="Times New Roman"/>
          <w:color w:val="000000"/>
          <w:szCs w:val="20"/>
        </w:rPr>
        <w:t>монеъа мешаванд: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$A)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Ғилофак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Спора;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Девораи хучайра;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Камчинакхо;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Ситоплазма;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416. 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Ом</w:t>
      </w:r>
      <w:r w:rsidRPr="00E31295">
        <w:rPr>
          <w:rFonts w:ascii="Palatino Linotype" w:hAnsi="Palatino Linotype"/>
          <w:color w:val="000000"/>
          <w:szCs w:val="20"/>
          <w:lang w:val="tg-Cyrl-TJ"/>
        </w:rPr>
        <w:t>ӯ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зиши</w:t>
      </w:r>
      <w:r w:rsidRPr="00E31295">
        <w:rPr>
          <w:rFonts w:ascii="Times New Roman" w:hAnsi="Times New Roman"/>
          <w:color w:val="000000"/>
          <w:szCs w:val="20"/>
        </w:rPr>
        <w:t xml:space="preserve"> фанни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E31295">
        <w:rPr>
          <w:rFonts w:ascii="Times New Roman" w:hAnsi="Times New Roman"/>
          <w:color w:val="000000"/>
          <w:szCs w:val="20"/>
        </w:rPr>
        <w:t>микробиологияи тибби: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Фотобактерияхо;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Микроорганизмхои фитопатогени;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Микроорганизмхои касалиовар ва шартан касалиовар;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Растанихо;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Гелминтхо;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417. Бактерихои грамманфи кадом ранг</w:t>
      </w:r>
      <w:r w:rsidRPr="00E31295">
        <w:rPr>
          <w:rFonts w:ascii="Times New Roman" w:hAnsi="Times New Roman"/>
          <w:color w:val="000000"/>
          <w:szCs w:val="20"/>
          <w:lang w:val="tg-Cyrl-TJ"/>
        </w:rPr>
        <w:t>ро</w:t>
      </w:r>
      <w:r w:rsidRPr="00E31295">
        <w:rPr>
          <w:rFonts w:ascii="Times New Roman" w:hAnsi="Times New Roman"/>
          <w:color w:val="000000"/>
          <w:szCs w:val="20"/>
        </w:rPr>
        <w:t xml:space="preserve"> 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қабул </w:t>
      </w:r>
      <w:r w:rsidRPr="00E31295">
        <w:rPr>
          <w:rFonts w:ascii="Times New Roman" w:hAnsi="Times New Roman"/>
          <w:color w:val="000000"/>
          <w:szCs w:val="20"/>
        </w:rPr>
        <w:t>м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екуна</w:t>
      </w:r>
      <w:r w:rsidRPr="00E31295">
        <w:rPr>
          <w:rFonts w:ascii="Times New Roman" w:hAnsi="Times New Roman"/>
          <w:color w:val="000000"/>
          <w:szCs w:val="20"/>
        </w:rPr>
        <w:t>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Сабз;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игари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Зард;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Бунафш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Сурх;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418. Хароратиоптималии барои 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афзоиши</w:t>
      </w:r>
      <w:r w:rsidRPr="00E31295">
        <w:rPr>
          <w:rFonts w:ascii="Times New Roman" w:hAnsi="Times New Roman"/>
          <w:color w:val="000000"/>
          <w:szCs w:val="20"/>
        </w:rPr>
        <w:t xml:space="preserve"> бактерияхои касалиовар: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46</w:t>
      </w:r>
      <w:r w:rsidRPr="002043F2">
        <w:rPr>
          <w:rFonts w:ascii="Times New Roman" w:hAnsi="Times New Roman"/>
          <w:color w:val="000000"/>
          <w:szCs w:val="20"/>
          <w:vertAlign w:val="superscript"/>
        </w:rPr>
        <w:t>0</w:t>
      </w:r>
      <w:r w:rsidRPr="002043F2">
        <w:rPr>
          <w:rFonts w:ascii="Times New Roman" w:hAnsi="Times New Roman"/>
          <w:color w:val="000000"/>
          <w:szCs w:val="20"/>
        </w:rPr>
        <w:t>С;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20</w:t>
      </w:r>
      <w:r w:rsidRPr="002043F2">
        <w:rPr>
          <w:rFonts w:ascii="Times New Roman" w:hAnsi="Times New Roman"/>
          <w:color w:val="000000"/>
          <w:szCs w:val="20"/>
          <w:vertAlign w:val="superscript"/>
        </w:rPr>
        <w:t>0</w:t>
      </w:r>
      <w:r w:rsidRPr="002043F2">
        <w:rPr>
          <w:rFonts w:ascii="Times New Roman" w:hAnsi="Times New Roman"/>
          <w:color w:val="000000"/>
          <w:szCs w:val="20"/>
        </w:rPr>
        <w:t>С;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52</w:t>
      </w:r>
      <w:r w:rsidRPr="002043F2">
        <w:rPr>
          <w:rFonts w:ascii="Times New Roman" w:hAnsi="Times New Roman"/>
          <w:color w:val="000000"/>
          <w:szCs w:val="20"/>
          <w:vertAlign w:val="superscript"/>
          <w:lang w:val="tg-Cyrl-TJ"/>
        </w:rPr>
        <w:t>0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0</w:t>
      </w:r>
      <w:r w:rsidRPr="002043F2">
        <w:rPr>
          <w:rFonts w:ascii="Times New Roman" w:hAnsi="Times New Roman"/>
          <w:color w:val="000000"/>
          <w:szCs w:val="20"/>
          <w:vertAlign w:val="superscript"/>
          <w:lang w:val="tg-Cyrl-TJ"/>
        </w:rPr>
        <w:t>0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37</w:t>
      </w:r>
      <w:r w:rsidRPr="002043F2">
        <w:rPr>
          <w:rFonts w:ascii="Times New Roman" w:hAnsi="Times New Roman"/>
          <w:color w:val="000000"/>
          <w:szCs w:val="20"/>
          <w:vertAlign w:val="superscript"/>
          <w:lang w:val="tg-Cyrl-TJ"/>
        </w:rPr>
        <w:t>0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419. Ченаки ягонаи асоси таксономи дар микробиология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ба</w:t>
      </w:r>
      <w:r w:rsidRPr="00E31295">
        <w:rPr>
          <w:rFonts w:ascii="Times New Roman" w:hAnsi="Times New Roman"/>
          <w:color w:val="000000"/>
          <w:szCs w:val="20"/>
        </w:rPr>
        <w:t xml:space="preserve"> хисоб ме</w:t>
      </w:r>
      <w:r w:rsidRPr="00E31295">
        <w:rPr>
          <w:rFonts w:ascii="Times New Roman" w:hAnsi="Times New Roman"/>
          <w:color w:val="000000"/>
          <w:szCs w:val="20"/>
          <w:lang w:val="tg-Cyrl-TJ"/>
        </w:rPr>
        <w:t>равад</w:t>
      </w:r>
      <w:r w:rsidRPr="00E31295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Намуд;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Авлод;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Оила;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Тартиб;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Синф;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420. 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Кислота </w:t>
      </w:r>
      <w:r w:rsidRPr="00E31295">
        <w:rPr>
          <w:rFonts w:ascii="Times New Roman" w:hAnsi="Times New Roman"/>
          <w:color w:val="000000"/>
          <w:szCs w:val="20"/>
        </w:rPr>
        <w:t>устувори микобактерияхо вобаста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ги дорад аз</w:t>
      </w:r>
      <w:r w:rsidRPr="00E31295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Кислотаи нуклеон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Сафедахо;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Ғилофак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Моддахои чарбу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мумдор;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Карбогидратхо;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421. Компоненти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E31295">
        <w:rPr>
          <w:rFonts w:ascii="Times New Roman" w:hAnsi="Times New Roman"/>
          <w:color w:val="000000"/>
          <w:szCs w:val="20"/>
        </w:rPr>
        <w:t>асосии хучайраи бактерияро номбар кунед: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Ядрои дифференсиали;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Чойгиршавии диффузии субстансияи ядроги;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Навдаи барчастаги;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Капсид;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иссача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ои одди;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422. Бактерияхои граммусбат б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о</w:t>
      </w:r>
      <w:r w:rsidRPr="00E31295">
        <w:rPr>
          <w:rFonts w:ascii="Times New Roman" w:hAnsi="Times New Roman"/>
          <w:color w:val="000000"/>
          <w:szCs w:val="20"/>
        </w:rPr>
        <w:t xml:space="preserve"> кадом ранг- ранг карда мешаванд: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Cабз;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Хокаги;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Зард;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Бунафши;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Сурх;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423. Вирион чист: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Молекулаи КДН;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МолекулаиКРН;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Капсид;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Хиссачаи пурраи вируси;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Суперкапсид;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424. Бактерияхо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и </w:t>
      </w:r>
      <w:r w:rsidRPr="00E31295">
        <w:rPr>
          <w:rFonts w:ascii="Times New Roman" w:hAnsi="Times New Roman"/>
          <w:color w:val="000000"/>
          <w:szCs w:val="20"/>
        </w:rPr>
        <w:t>генетики аз девораи хучайра махруманд: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Хламидихо;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Микоплазмахо;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Риккетсияхо;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Спирохетахо;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Актиномицетхо;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425. Вирусхо: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 эукариотхо дохил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Растанихоро сироят намекунанд;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Дорои ядро бо пардаи ядрои;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Дар патологияи инсон иштирок намекунанд;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Микроорганизмхои хурде,ки сохти хучайрави надоранд;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426. Рангкунандае,ки хангоми </w:t>
      </w:r>
      <w:r w:rsidRPr="00E31295">
        <w:rPr>
          <w:rFonts w:ascii="Times New Roman" w:hAnsi="Times New Roman"/>
          <w:color w:val="000000"/>
          <w:szCs w:val="20"/>
          <w:lang w:val="tg-Cyrl-TJ"/>
        </w:rPr>
        <w:t>усули</w:t>
      </w:r>
      <w:r w:rsidRPr="00E31295">
        <w:rPr>
          <w:rFonts w:ascii="Times New Roman" w:hAnsi="Times New Roman"/>
          <w:color w:val="000000"/>
          <w:szCs w:val="20"/>
        </w:rPr>
        <w:t xml:space="preserve"> Грамм истифода мебаранд: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Везувин;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Метилени кабуд;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Генцианвиолет;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Азур-эозин;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Кислотаи сулфур;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427. 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Андозаи</w:t>
      </w:r>
      <w:r w:rsidRPr="00E31295">
        <w:rPr>
          <w:rFonts w:ascii="Times New Roman" w:hAnsi="Times New Roman"/>
          <w:color w:val="000000"/>
          <w:szCs w:val="20"/>
        </w:rPr>
        <w:t xml:space="preserve"> вирионро чен мекунанд бо: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Нанометр;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Миллиметр;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Сантиметр;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Ангстрема;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Микрометр;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428. Барои вирусхо хос аст: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Сироят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кунандаи</w:t>
      </w:r>
      <w:r w:rsidRPr="002043F2">
        <w:rPr>
          <w:rFonts w:ascii="Times New Roman" w:hAnsi="Times New Roman"/>
          <w:color w:val="000000"/>
          <w:szCs w:val="20"/>
        </w:rPr>
        <w:t xml:space="preserve"> д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охили</w:t>
      </w:r>
      <w:r w:rsidRPr="002043F2">
        <w:rPr>
          <w:rFonts w:ascii="Times New Roman" w:hAnsi="Times New Roman"/>
          <w:color w:val="000000"/>
          <w:szCs w:val="20"/>
        </w:rPr>
        <w:t xml:space="preserve"> хучайра;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Афзоиш</w:t>
      </w:r>
      <w:r w:rsidRPr="002043F2">
        <w:rPr>
          <w:rFonts w:ascii="Times New Roman" w:hAnsi="Times New Roman"/>
          <w:color w:val="000000"/>
          <w:szCs w:val="20"/>
        </w:rPr>
        <w:t xml:space="preserve"> бо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усули</w:t>
      </w:r>
      <w:r w:rsidRPr="002043F2">
        <w:rPr>
          <w:rFonts w:ascii="Times New Roman" w:hAnsi="Times New Roman"/>
          <w:color w:val="000000"/>
          <w:szCs w:val="20"/>
        </w:rPr>
        <w:t xml:space="preserve"> таксимшави;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Сохти хучайрави доранд;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Танхо дар шароити аэроби инкишоф меёбанд;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Спора хосил мекунанд;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429. Парвариш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и</w:t>
      </w:r>
      <w:r w:rsidRPr="00E31295">
        <w:rPr>
          <w:rFonts w:ascii="Times New Roman" w:hAnsi="Times New Roman"/>
          <w:color w:val="000000"/>
          <w:szCs w:val="20"/>
        </w:rPr>
        <w:t xml:space="preserve"> вирусхоро да</w:t>
      </w:r>
      <w:r w:rsidRPr="00E31295">
        <w:rPr>
          <w:rFonts w:ascii="Times New Roman" w:hAnsi="Times New Roman"/>
          <w:color w:val="000000"/>
          <w:szCs w:val="20"/>
          <w:lang w:val="tg-Cyrl-TJ"/>
        </w:rPr>
        <w:t>р</w:t>
      </w:r>
      <w:r w:rsidRPr="00E31295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$A)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Агари гушту пептон (</w:t>
      </w:r>
      <w:r w:rsidRPr="002043F2">
        <w:rPr>
          <w:rFonts w:ascii="Times New Roman" w:hAnsi="Times New Roman"/>
          <w:color w:val="000000"/>
          <w:szCs w:val="20"/>
        </w:rPr>
        <w:t>МП;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Култураи</w:t>
      </w:r>
      <w:r w:rsidRPr="002043F2">
        <w:rPr>
          <w:rFonts w:ascii="Times New Roman" w:hAnsi="Times New Roman"/>
          <w:color w:val="000000"/>
          <w:szCs w:val="20"/>
        </w:rPr>
        <w:t xml:space="preserve"> бофта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ҳо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Пиёбаи гушту пиптон (</w:t>
      </w:r>
      <w:r w:rsidRPr="002043F2">
        <w:rPr>
          <w:rFonts w:ascii="Times New Roman" w:hAnsi="Times New Roman"/>
          <w:color w:val="000000"/>
          <w:szCs w:val="20"/>
        </w:rPr>
        <w:t>МПБ</w:t>
      </w:r>
      <w:r w:rsidRPr="002043F2">
        <w:rPr>
          <w:rFonts w:ascii="Times New Roman" w:hAnsi="Times New Roman"/>
          <w:color w:val="000000"/>
          <w:szCs w:val="20"/>
          <w:lang w:val="tg-Cyrl-TJ"/>
        </w:rPr>
        <w:t>);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Мухити Китта-Тароцци;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Агари хундор;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430. Бактериофагхо чиро сироят мекунанд: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Вирусхо;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Бактерияхо;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Хучайраи инсон;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Хучайраи растанихо;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Хучайраи хайвонхо;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431. Агари хун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ин</w:t>
      </w:r>
      <w:r w:rsidRPr="00E31295">
        <w:rPr>
          <w:rFonts w:ascii="Times New Roman" w:hAnsi="Times New Roman"/>
          <w:color w:val="000000"/>
          <w:szCs w:val="20"/>
        </w:rPr>
        <w:t xml:space="preserve"> тайёр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карда мешавад</w:t>
      </w:r>
      <w:r w:rsidRPr="00E31295">
        <w:rPr>
          <w:rFonts w:ascii="Times New Roman" w:hAnsi="Times New Roman"/>
          <w:color w:val="000000"/>
          <w:szCs w:val="20"/>
        </w:rPr>
        <w:t xml:space="preserve"> аз: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Зардобаи хун;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Хуни дефибриншуда;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Хуни гемолизшуда;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Хачми эритроцитари;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Плазмаи хун;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432. Намуд</w:t>
      </w:r>
      <w:r w:rsidRPr="00E31295">
        <w:rPr>
          <w:rFonts w:ascii="Times New Roman" w:hAnsi="Times New Roman"/>
          <w:color w:val="000000"/>
          <w:szCs w:val="20"/>
          <w:lang w:val="tg-Cyrl-TJ"/>
        </w:rPr>
        <w:t>ҳо</w:t>
      </w:r>
      <w:r w:rsidRPr="00E31295">
        <w:rPr>
          <w:rFonts w:ascii="Times New Roman" w:hAnsi="Times New Roman"/>
          <w:color w:val="000000"/>
          <w:szCs w:val="20"/>
        </w:rPr>
        <w:t>и нафаскашии бактерияхо: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Аэроби ва анаэроби;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Химияви ва физикави;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Химияви ва биологи;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Оксиду баркароршави;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Физикию биологи;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433. Сохти вирусхо омухта мешаванд бо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 ёрии</w:t>
      </w:r>
      <w:r w:rsidRPr="00E31295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Электрофорез дар когаз;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Микроскопии элетрони;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Микроскопияи ултрабунафши;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Микроскопияи майдони сиёх;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Микроскопияи люминиссенси;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>434. Ферментхои вирусхо: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Альдолаза;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Плазмокоагулаза:;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Гиалуронидаза;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Аз КДН-вобаста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КДН-полимераза;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Липаза;</w:t>
      </w:r>
    </w:p>
    <w:p w:rsidR="007E687C" w:rsidRPr="00E31295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E31295">
        <w:rPr>
          <w:rFonts w:ascii="Times New Roman" w:hAnsi="Times New Roman"/>
          <w:color w:val="000000"/>
          <w:szCs w:val="20"/>
        </w:rPr>
        <w:t xml:space="preserve">435. 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Аз р</w:t>
      </w:r>
      <w:r w:rsidRPr="00E31295">
        <w:rPr>
          <w:rFonts w:ascii="Palatino Linotype" w:hAnsi="Palatino Linotype"/>
          <w:color w:val="000000"/>
          <w:szCs w:val="20"/>
          <w:lang w:val="tg-Cyrl-TJ"/>
        </w:rPr>
        <w:t>ӯ</w:t>
      </w:r>
      <w:r w:rsidRPr="00E31295">
        <w:rPr>
          <w:rFonts w:ascii="Times New Roman" w:hAnsi="Times New Roman"/>
          <w:color w:val="000000"/>
          <w:szCs w:val="20"/>
          <w:lang w:val="tg-Cyrl-TJ"/>
        </w:rPr>
        <w:t>и</w:t>
      </w:r>
      <w:r w:rsidRPr="00E31295">
        <w:rPr>
          <w:rFonts w:ascii="Times New Roman" w:hAnsi="Times New Roman"/>
          <w:color w:val="000000"/>
          <w:szCs w:val="20"/>
        </w:rPr>
        <w:t xml:space="preserve"> хусусият</w:t>
      </w:r>
      <w:r w:rsidRPr="00E31295">
        <w:rPr>
          <w:rFonts w:ascii="Times New Roman" w:hAnsi="Times New Roman"/>
          <w:color w:val="000000"/>
          <w:szCs w:val="20"/>
          <w:lang w:val="tg-Cyrl-TJ"/>
        </w:rPr>
        <w:t xml:space="preserve">нокии </w:t>
      </w:r>
      <w:r w:rsidRPr="00E31295">
        <w:rPr>
          <w:rFonts w:ascii="Times New Roman" w:hAnsi="Times New Roman"/>
          <w:color w:val="000000"/>
          <w:szCs w:val="20"/>
        </w:rPr>
        <w:t>таъсир фагхоро чудо мекунанд: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Хусуситхои намуди;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Авируленти;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Вируленти;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Профагхо;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КДН-геномхои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фагхо;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436. Намояндагони микрофлораи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 нормалии </w:t>
      </w:r>
      <w:r w:rsidRPr="00F31D31">
        <w:rPr>
          <w:rFonts w:ascii="Times New Roman" w:hAnsi="Times New Roman"/>
          <w:color w:val="000000"/>
          <w:szCs w:val="20"/>
        </w:rPr>
        <w:t>руда: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Брусселлахо;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Коринобактерияхо;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Лактобактерияхо;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Салмонеллахо;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Шигеллахо;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437. Анаэробхо: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Барои афзоиш оксиген талаб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Дар мухитхои гизои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одди меруянд;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Грамманфианд;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Бе</w:t>
      </w:r>
      <w:r w:rsidRPr="002043F2">
        <w:rPr>
          <w:rFonts w:ascii="Times New Roman" w:hAnsi="Times New Roman"/>
          <w:color w:val="000000"/>
          <w:szCs w:val="20"/>
        </w:rPr>
        <w:t xml:space="preserve"> оксигени озод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мер</w:t>
      </w:r>
      <w:r w:rsidRPr="002043F2">
        <w:rPr>
          <w:rFonts w:ascii="Palatino Linotype" w:hAnsi="Palatino Linotype"/>
          <w:color w:val="000000"/>
          <w:szCs w:val="20"/>
          <w:lang w:val="tg-Cyrl-TJ"/>
        </w:rPr>
        <w:t>ӯ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янд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color w:val="000000"/>
          <w:szCs w:val="20"/>
        </w:rPr>
        <w:t>$E) Барои афзоиш СО</w:t>
      </w:r>
      <w:r w:rsidRPr="002043F2">
        <w:rPr>
          <w:rFonts w:ascii="Times New Roman" w:hAnsi="Times New Roman"/>
          <w:color w:val="000000"/>
          <w:szCs w:val="20"/>
          <w:vertAlign w:val="subscript"/>
          <w:lang w:val="tg-Cyrl-TJ"/>
        </w:rPr>
        <w:t xml:space="preserve">2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талаб мекунанд;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 xml:space="preserve">438. Ба 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омилҳои афзоиши</w:t>
      </w:r>
      <w:r w:rsidRPr="00F31D31">
        <w:rPr>
          <w:rFonts w:ascii="Times New Roman" w:hAnsi="Times New Roman"/>
          <w:color w:val="000000"/>
          <w:szCs w:val="20"/>
        </w:rPr>
        <w:t xml:space="preserve"> бактерияхо дохил мешавад: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Хусусиятхои руидан дар мухитхои гизои;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Кобилияти рангкабулкуни;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Фаъолияти биохимияви;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Таркиби антигени;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Шакли хучайраи бактериали;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439. Микробхои нишондиханда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ги</w:t>
      </w:r>
      <w:r w:rsidRPr="00F31D31">
        <w:rPr>
          <w:rFonts w:ascii="Times New Roman" w:hAnsi="Times New Roman"/>
          <w:color w:val="000000"/>
          <w:szCs w:val="20"/>
        </w:rPr>
        <w:t>и-санитари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и</w:t>
      </w:r>
      <w:r w:rsidRPr="00F31D31">
        <w:rPr>
          <w:rFonts w:ascii="Times New Roman" w:hAnsi="Times New Roman"/>
          <w:color w:val="000000"/>
          <w:szCs w:val="20"/>
        </w:rPr>
        <w:t xml:space="preserve"> об: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Чубчамикроби руда;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Спорахосилкунанда;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Вибриони вабо;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Соддатаринхо;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Замбуругхо;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440. Ферментхое, ки дар хучайра фаъолият мекунанд: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Эндоферментхо;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Экзоферментхо;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Изоферментхо;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Оксиредуктазахо;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Миазахо;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441. Чудо к</w:t>
      </w:r>
      <w:r w:rsidRPr="00F31D31">
        <w:rPr>
          <w:rFonts w:ascii="Times New Roman" w:hAnsi="Times New Roman"/>
          <w:color w:val="000000"/>
          <w:szCs w:val="20"/>
          <w:lang w:val="tg-Cyrl-TJ"/>
        </w:rPr>
        <w:t>унии</w:t>
      </w:r>
      <w:r w:rsidRPr="00F31D31">
        <w:rPr>
          <w:rFonts w:ascii="Times New Roman" w:hAnsi="Times New Roman"/>
          <w:color w:val="000000"/>
          <w:szCs w:val="20"/>
        </w:rPr>
        <w:t xml:space="preserve"> тозапарвардаи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 микробҳои </w:t>
      </w:r>
      <w:r w:rsidRPr="00F31D31">
        <w:rPr>
          <w:rFonts w:ascii="Times New Roman" w:hAnsi="Times New Roman"/>
          <w:color w:val="000000"/>
          <w:szCs w:val="20"/>
        </w:rPr>
        <w:t>анаэроб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и бо усули</w:t>
      </w:r>
      <w:r w:rsidRPr="00F31D31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Д'Эрел;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Кох;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Дригальск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ий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Сейсслер;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Фортнер;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 xml:space="preserve">442. Намуди таъмизкунии </w:t>
      </w:r>
      <w:r w:rsidRPr="00F31D31">
        <w:rPr>
          <w:rFonts w:ascii="Times New Roman" w:hAnsi="Times New Roman"/>
          <w:color w:val="000000"/>
          <w:szCs w:val="20"/>
          <w:lang w:val="tg-Cyrl-TJ"/>
        </w:rPr>
        <w:t>қисми</w:t>
      </w:r>
      <w:r w:rsidRPr="00F31D31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Автоклавкуни;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Пастеризация;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Чушонидан;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Tиндализация;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Полишкуни;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 xml:space="preserve">443. Бемориеро номбар кунед, ки 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манбаи сироят дар</w:t>
      </w:r>
      <w:r w:rsidRPr="00F31D31">
        <w:rPr>
          <w:rFonts w:ascii="Times New Roman" w:hAnsi="Times New Roman"/>
          <w:color w:val="000000"/>
          <w:szCs w:val="20"/>
        </w:rPr>
        <w:t xml:space="preserve"> хок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 аст</w:t>
      </w:r>
      <w:r w:rsidRPr="00F31D31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Зуком;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Mенингит;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Сузок (</w:t>
      </w:r>
      <w:r w:rsidRPr="002043F2">
        <w:rPr>
          <w:rFonts w:ascii="Times New Roman" w:hAnsi="Times New Roman"/>
          <w:color w:val="000000"/>
          <w:szCs w:val="20"/>
        </w:rPr>
        <w:t>гонорея</w:t>
      </w:r>
      <w:r w:rsidRPr="002043F2">
        <w:rPr>
          <w:rFonts w:ascii="Times New Roman" w:hAnsi="Times New Roman"/>
          <w:color w:val="000000"/>
          <w:szCs w:val="20"/>
          <w:lang w:val="tg-Cyrl-TJ"/>
        </w:rPr>
        <w:t>);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Cирояти герпетики;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Kузоз;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444. Таснифи анаэробхои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 мутлақ (</w:t>
      </w:r>
      <w:r w:rsidRPr="00F31D31">
        <w:rPr>
          <w:rFonts w:ascii="Times New Roman" w:hAnsi="Times New Roman"/>
          <w:color w:val="000000"/>
          <w:szCs w:val="20"/>
        </w:rPr>
        <w:t>облигати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) </w:t>
      </w:r>
      <w:r w:rsidRPr="00F31D31">
        <w:rPr>
          <w:rFonts w:ascii="Times New Roman" w:hAnsi="Times New Roman"/>
          <w:color w:val="000000"/>
          <w:szCs w:val="20"/>
        </w:rPr>
        <w:t>:</w:t>
      </w:r>
      <w:bookmarkStart w:id="1" w:name="_Hlk480216176"/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Дорои цитохром;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Хангоми мавчуд будани оксиген халок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Хангоми таъсири оксиген об пайдо шуда,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хучайраро халок ме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кунад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Барои афзоиш нури офтоб хатмист;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Турш кардани глюкоза то кислота ва газ</w:t>
      </w:r>
      <w:bookmarkEnd w:id="1"/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445. Аэробхои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 мутлақ (</w:t>
      </w:r>
      <w:r w:rsidRPr="00F31D31">
        <w:rPr>
          <w:rFonts w:ascii="Times New Roman" w:hAnsi="Times New Roman"/>
          <w:color w:val="000000"/>
          <w:szCs w:val="20"/>
        </w:rPr>
        <w:t>облигати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 xml:space="preserve">) </w:t>
      </w:r>
      <w:r w:rsidRPr="00F31D31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Хангоми набудани оксиген меруянд;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Танхо хангоми мавчуд будани оксиген меруянд;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Барои онхо мавчуд будани нафаскашии анаэробии нитрати хос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Кувваро бо туршони мегиранд;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Оксиген барои онхо захр аст;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446. Вирусхо афзоиш меёбанд: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Таксимшавии бинари;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Сегментари;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Бо усули дисъюнктиви;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Мугчабанди;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Алокаи чинси;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 xml:space="preserve">447. 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Манбаи</w:t>
      </w:r>
      <w:r w:rsidRPr="00F31D31">
        <w:rPr>
          <w:rFonts w:ascii="Times New Roman" w:hAnsi="Times New Roman"/>
          <w:color w:val="000000"/>
          <w:szCs w:val="20"/>
        </w:rPr>
        <w:t xml:space="preserve"> асосии микроорганизмхо дар мухити атроф: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Бадани одам;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Об;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Хок;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Хаво;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Хайвонхои хунгарм;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448. Микроорганизмхои санитари</w:t>
      </w:r>
      <w:r w:rsidRPr="00F31D31">
        <w:rPr>
          <w:rFonts w:ascii="Times New Roman" w:hAnsi="Times New Roman"/>
          <w:color w:val="000000"/>
          <w:szCs w:val="20"/>
          <w:lang w:val="tg-Cyrl-TJ"/>
        </w:rPr>
        <w:t>-</w:t>
      </w:r>
      <w:r w:rsidRPr="00F31D31">
        <w:rPr>
          <w:rFonts w:ascii="Times New Roman" w:hAnsi="Times New Roman"/>
          <w:color w:val="000000"/>
          <w:szCs w:val="20"/>
        </w:rPr>
        <w:t>нишондиханда</w:t>
      </w:r>
      <w:r w:rsidRPr="00F31D31">
        <w:rPr>
          <w:rFonts w:ascii="Times New Roman" w:hAnsi="Times New Roman"/>
          <w:color w:val="000000"/>
          <w:szCs w:val="20"/>
          <w:lang w:val="tg-Cyrl-TJ"/>
        </w:rPr>
        <w:t>г</w:t>
      </w:r>
      <w:r w:rsidRPr="00F31D31">
        <w:rPr>
          <w:rFonts w:ascii="Times New Roman" w:hAnsi="Times New Roman"/>
          <w:color w:val="000000"/>
          <w:szCs w:val="20"/>
        </w:rPr>
        <w:t>ии хаво: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Протей;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Менингококк;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Чубчамикроби руда;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Энтерококк;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Стафилококки тиллои;</w:t>
      </w:r>
    </w:p>
    <w:p w:rsidR="007E687C" w:rsidRPr="00F31D31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F31D31">
        <w:rPr>
          <w:rFonts w:ascii="Times New Roman" w:hAnsi="Times New Roman"/>
          <w:color w:val="000000"/>
          <w:szCs w:val="20"/>
        </w:rPr>
        <w:t>449. Намудхои дезинфекция: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Химиви;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Физикави;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Микробиологи;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Китъаги;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Бактериоциди;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450. Механизми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ғ</w:t>
      </w:r>
      <w:r w:rsidRPr="008A41D7">
        <w:rPr>
          <w:rFonts w:ascii="Times New Roman" w:hAnsi="Times New Roman"/>
          <w:color w:val="000000"/>
          <w:szCs w:val="20"/>
        </w:rPr>
        <w:t>изогирии бактери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>я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Пиноцитоз;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Фагоцитоз;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Диффузияи осонкардашуда;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Пойкилоцитоз;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 вучуд омадани фагосомахо;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451. Вирион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аз чи иборат аст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Нуклеокапсид;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Субстанцияи хроматини;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Митохондрия;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Доначаҳои</w:t>
      </w:r>
      <w:r w:rsidRPr="002043F2">
        <w:rPr>
          <w:rFonts w:ascii="Times New Roman" w:hAnsi="Times New Roman"/>
          <w:color w:val="000000"/>
          <w:szCs w:val="20"/>
        </w:rPr>
        <w:t xml:space="preserve"> дохил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и </w:t>
      </w:r>
      <w:r w:rsidRPr="002043F2">
        <w:rPr>
          <w:rFonts w:ascii="Times New Roman" w:hAnsi="Times New Roman"/>
          <w:color w:val="000000"/>
          <w:szCs w:val="20"/>
        </w:rPr>
        <w:t>хучайра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г</w:t>
      </w:r>
      <w:r w:rsidRPr="002043F2">
        <w:rPr>
          <w:rFonts w:ascii="Times New Roman" w:hAnsi="Times New Roman"/>
          <w:color w:val="000000"/>
          <w:szCs w:val="20"/>
        </w:rPr>
        <w:t>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Гранулахои гликоген ва крахмал;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452. Дар нуклеоиди хучайраи микроб мавчуд аст: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Хисачахои Бабеш-Негри;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КДН;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Мезосомахо;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Муйлабчаҳо(</w:t>
      </w:r>
      <w:r w:rsidRPr="002043F2">
        <w:rPr>
          <w:rFonts w:ascii="Times New Roman" w:hAnsi="Times New Roman"/>
          <w:color w:val="000000"/>
          <w:szCs w:val="20"/>
        </w:rPr>
        <w:t>Пили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);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Донахои волютин;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453. Термостат</w:t>
      </w:r>
      <w:r w:rsidRPr="008A41D7">
        <w:rPr>
          <w:rFonts w:ascii="Times New Roman" w:hAnsi="Times New Roman"/>
          <w:color w:val="000000"/>
          <w:szCs w:val="20"/>
          <w:lang w:val="tg-Cyrl-TJ"/>
        </w:rPr>
        <w:t>ро</w:t>
      </w:r>
      <w:r w:rsidRPr="008A41D7">
        <w:rPr>
          <w:rFonts w:ascii="Times New Roman" w:hAnsi="Times New Roman"/>
          <w:color w:val="000000"/>
          <w:szCs w:val="20"/>
        </w:rPr>
        <w:t xml:space="preserve"> истифода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мебаранд барои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Руёнидани микроорганизмхо;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Таъмизкунии зарфхои лаборатори;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Таъмизкунии асбобхои 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</w:rPr>
        <w:t>аррохи;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Таъмизкунии мухитхои гизои;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Ҳавасманд кунии спораҳои</w:t>
      </w:r>
      <w:r w:rsidRPr="002043F2">
        <w:rPr>
          <w:rFonts w:ascii="Times New Roman" w:hAnsi="Times New Roman"/>
          <w:color w:val="000000"/>
          <w:szCs w:val="20"/>
        </w:rPr>
        <w:t xml:space="preserve"> бактерияхо;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454. Спорахои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(хок</w:t>
      </w:r>
      <w:r w:rsidRPr="008A41D7">
        <w:rPr>
          <w:rFonts w:ascii="Times New Roman" w:hAnsi="Times New Roman"/>
          <w:color w:val="000000"/>
          <w:szCs w:val="20"/>
        </w:rPr>
        <w:t>а)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A41D7">
        <w:rPr>
          <w:rFonts w:ascii="Times New Roman" w:hAnsi="Times New Roman"/>
          <w:color w:val="000000"/>
          <w:szCs w:val="20"/>
        </w:rPr>
        <w:t>бациллахо халок мегарданд,хангоми: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Таъсири бактериофаг;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Хушккунии дурудароз;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Автоклавкуни;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Лиофилизация;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Пастеризация;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455. Ба махлулхои дезинфексиони дохил мешаванд: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Хлорамин;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Кислотаи сулфур;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Ваксинахо;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Экзотоксинхо;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Зардобахои иммунни;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456. Микроскопияи иммерсиони истифода мебаранд: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Конденсори поён кардашуда;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Рушнои пуркувати яктарафа;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Равгани иммерсионни;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Диафрагмаи пурра махкамшуда;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Объективи 40-карата зиёд кардашуда;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457. 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Маводҳои иловагии </w:t>
      </w:r>
      <w:r w:rsidRPr="008A41D7">
        <w:rPr>
          <w:rFonts w:ascii="Times New Roman" w:hAnsi="Times New Roman"/>
          <w:color w:val="000000"/>
          <w:szCs w:val="20"/>
        </w:rPr>
        <w:t>компонентхо дар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ҳу</w:t>
      </w:r>
      <w:r w:rsidRPr="008A41D7">
        <w:rPr>
          <w:rFonts w:ascii="Palatino Linotype" w:hAnsi="Palatino Linotype"/>
          <w:color w:val="000000"/>
          <w:szCs w:val="20"/>
          <w:lang w:val="tg-Cyrl-TJ"/>
        </w:rPr>
        <w:t>ҷ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айраи</w:t>
      </w:r>
      <w:r w:rsidRPr="008A41D7">
        <w:rPr>
          <w:rFonts w:ascii="Times New Roman" w:hAnsi="Times New Roman"/>
          <w:color w:val="000000"/>
          <w:szCs w:val="20"/>
        </w:rPr>
        <w:t xml:space="preserve"> бактерихо: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Cитоплазма;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Нуклеоид;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Ғилофак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Мембранаи cитоплазматики;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Девораи хучайра;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458. Компонентхои асосии хучайраи бактерия</w:t>
      </w:r>
      <w:r w:rsidRPr="002043F2">
        <w:rPr>
          <w:rFonts w:ascii="Times New Roman" w:hAnsi="Times New Roman"/>
          <w:b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Ядрои дифференcиали;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Нуклеоид;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Камчинакхо;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Мижгонакхо;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Доначаҳои дохили </w:t>
      </w:r>
      <w:r w:rsidRPr="002043F2">
        <w:rPr>
          <w:rFonts w:ascii="Times New Roman" w:hAnsi="Times New Roman"/>
          <w:color w:val="000000"/>
          <w:szCs w:val="20"/>
        </w:rPr>
        <w:t>хучайрави;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459.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Ғ</w:t>
      </w:r>
      <w:r w:rsidRPr="008A41D7">
        <w:rPr>
          <w:rFonts w:ascii="Times New Roman" w:hAnsi="Times New Roman"/>
          <w:color w:val="000000"/>
          <w:szCs w:val="20"/>
        </w:rPr>
        <w:t>илофаки бактери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>я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Аз фагоцитоз мухофизат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Аз липидхо иборат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Хусусияти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устувори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кислотаги дорад;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Адгезияи микроорганизмхоро таъмин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Дар шароити номусоиди мухити атроф кобилити хаёти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бактерияхоро таъмин мекунад;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460.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Вазни</w:t>
      </w:r>
      <w:r w:rsidRPr="008A41D7">
        <w:rPr>
          <w:rFonts w:ascii="Times New Roman" w:hAnsi="Times New Roman"/>
          <w:color w:val="000000"/>
          <w:szCs w:val="20"/>
        </w:rPr>
        <w:t xml:space="preserve"> асосии девори хучайра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ви</w:t>
      </w:r>
      <w:r w:rsidRPr="008A41D7">
        <w:rPr>
          <w:rFonts w:ascii="Times New Roman" w:hAnsi="Times New Roman"/>
          <w:color w:val="000000"/>
          <w:szCs w:val="20"/>
        </w:rPr>
        <w:t>и бактерияхои грамм мусбатро ташкил медиханд: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Липидхо;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Карбогидратхо;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Пептидогликан;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Полисахаридхо;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Сафедахо;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461. Вазифа асосии рибасомаи бактерихо: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Захираи маводхои гизои;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Маркази синшадиди сафеда;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Хосил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аҳои</w:t>
      </w:r>
      <w:r w:rsidRPr="002043F2">
        <w:rPr>
          <w:rFonts w:ascii="Times New Roman" w:hAnsi="Times New Roman"/>
          <w:color w:val="000000"/>
          <w:szCs w:val="20"/>
        </w:rPr>
        <w:t xml:space="preserve"> мембранаи плазматики ме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бошанд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Барои нигох доштани намуд хизмат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Хучайраро аз таъсири номусоид нигох медорaд;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462. Протопластхо: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Бактерияхое</w:t>
      </w:r>
      <w:r w:rsidRPr="002043F2">
        <w:rPr>
          <w:rFonts w:ascii="Times New Roman" w:hAnsi="Times New Roman"/>
          <w:color w:val="000000"/>
          <w:szCs w:val="20"/>
          <w:lang w:val="tg-Cyrl-TJ"/>
        </w:rPr>
        <w:t>,</w:t>
      </w:r>
      <w:r w:rsidRPr="002043F2">
        <w:rPr>
          <w:rFonts w:ascii="Times New Roman" w:hAnsi="Times New Roman"/>
          <w:color w:val="000000"/>
          <w:szCs w:val="20"/>
        </w:rPr>
        <w:t xml:space="preserve"> ки пурра аз девораи хучайрави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махруманд;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Бактерихое, ки кисман аз девораи хучайрави махруманд;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Хангоми табобат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бо</w:t>
      </w:r>
      <w:r w:rsidRPr="002043F2">
        <w:rPr>
          <w:rFonts w:ascii="Times New Roman" w:hAnsi="Times New Roman"/>
          <w:color w:val="000000"/>
          <w:szCs w:val="20"/>
        </w:rPr>
        <w:t xml:space="preserve"> ситостатикхо ба амал меоянд;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Бактерияхое,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ки дорои девораи шахшудаи хучайравианд;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Микроорганизмхо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бе девораи хучайравианд, вале бо мембранаи 3-кабатаи cитоплазматики пушида шудаанд;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463. Сферапластхо: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Бактерияхое, ки пурра аз девораи хучайрави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махруманд;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Бактерихое,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ки кисман аз девораи хучайрави махруманд;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Бактерияхо дорои девораи шахшудаи хучайравианд;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Микроорганизмхои бе девораи хучайравианд, вале бо мембранаи 3-кабатаи cитоплазматик пушида шудаанд;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Бактерияхо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е, ки</w:t>
      </w:r>
      <w:r w:rsidRPr="002043F2">
        <w:rPr>
          <w:rFonts w:ascii="Times New Roman" w:hAnsi="Times New Roman"/>
          <w:color w:val="000000"/>
          <w:szCs w:val="20"/>
        </w:rPr>
        <w:t xml:space="preserve"> бо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ғилофак</w:t>
      </w:r>
      <w:r w:rsidRPr="002043F2">
        <w:rPr>
          <w:rFonts w:ascii="Times New Roman" w:hAnsi="Times New Roman"/>
          <w:color w:val="000000"/>
          <w:szCs w:val="20"/>
        </w:rPr>
        <w:t xml:space="preserve"> пушонида шудаанд;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464. Бактерияхои </w:t>
      </w:r>
      <w:r w:rsidRPr="008A41D7">
        <w:rPr>
          <w:rFonts w:ascii="Times New Roman" w:hAnsi="Times New Roman"/>
          <w:color w:val="000000"/>
          <w:szCs w:val="20"/>
          <w:lang w:val="en-US"/>
        </w:rPr>
        <w:t>L</w:t>
      </w:r>
      <w:r w:rsidRPr="008A41D7">
        <w:rPr>
          <w:rFonts w:ascii="Times New Roman" w:hAnsi="Times New Roman"/>
          <w:color w:val="000000"/>
          <w:szCs w:val="20"/>
        </w:rPr>
        <w:t xml:space="preserve"> шакл: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Бактерияхое,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ки девораи хучайравиашонро гум кардаанд,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лекин кобилияти афзоишро нигох доштаанд;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Барои одам сироятовар нест;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Бо пептидогликанхо ихота шудаанд;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Мембранаи беруни доранд;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Барои нигох доштани намуд таъин шудаанд;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465. Мембранаи ситоплазма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ви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Бо таъсири пенисиллин хосил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Хучайраро аз кислота ва ишкорхо мухофизат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Структураи 3-кабата дорад;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Хосилахои луобби дорад;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Хангоми таъсири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омилҳои</w:t>
      </w:r>
      <w:r w:rsidRPr="002043F2">
        <w:rPr>
          <w:rFonts w:ascii="Times New Roman" w:hAnsi="Times New Roman"/>
          <w:color w:val="000000"/>
          <w:szCs w:val="20"/>
        </w:rPr>
        <w:t xml:space="preserve"> номусоид хосил мешаван;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466. </w:t>
      </w:r>
      <w:r w:rsidRPr="008A41D7">
        <w:rPr>
          <w:rFonts w:ascii="Times New Roman" w:hAnsi="Times New Roman"/>
          <w:color w:val="000000"/>
          <w:szCs w:val="20"/>
          <w:lang w:val="tg-Cyrl-TJ"/>
        </w:rPr>
        <w:t>Аҳмияти</w:t>
      </w:r>
      <w:r w:rsidRPr="008A41D7">
        <w:rPr>
          <w:rFonts w:ascii="Times New Roman" w:hAnsi="Times New Roman"/>
          <w:color w:val="000000"/>
          <w:szCs w:val="20"/>
        </w:rPr>
        <w:t xml:space="preserve"> спора дар бациллахо: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Афзоиш;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Дар шароити номусоид нигох доштани намуд;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Чамъшавии маводхои гизоии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иловаги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Аломатхои дегенерацияи хучайра;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Аз системаи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масунии</w:t>
      </w:r>
      <w:r w:rsidRPr="002043F2">
        <w:rPr>
          <w:rFonts w:ascii="Times New Roman" w:hAnsi="Times New Roman"/>
          <w:color w:val="000000"/>
          <w:szCs w:val="20"/>
        </w:rPr>
        <w:t xml:space="preserve"> макроорганизм мухофизат мекунад;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467. Барои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шакл ва сохти</w:t>
      </w:r>
      <w:r w:rsidRPr="008A41D7">
        <w:rPr>
          <w:rFonts w:ascii="Times New Roman" w:hAnsi="Times New Roman"/>
          <w:color w:val="000000"/>
          <w:szCs w:val="20"/>
        </w:rPr>
        <w:t xml:space="preserve"> замбуругхо хос аст: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Набудани девораи хучайрави;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Хосил кардани мицелияхо;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Хосил кардани капсулхо;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Чойгиршавии диффузи субстанцияи ядрои;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Доштани маводхои чарбумумдо;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468. Хизматхои 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Луи </w:t>
      </w:r>
      <w:r w:rsidRPr="008A41D7">
        <w:rPr>
          <w:rFonts w:ascii="Times New Roman" w:hAnsi="Times New Roman"/>
          <w:color w:val="000000"/>
          <w:szCs w:val="20"/>
        </w:rPr>
        <w:t>Пастер дар микробиология: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Кашф кардани вирусхо;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Коркарди пастеризации;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Кашф кардани барангезандаи сил;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Ихтиро кардани марази экспериментали;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Кашф кардани барангезандаи вабо;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469. Морфологияи спирохетахо: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Курра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шакл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Ришта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шакл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Чубчашакл;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Конусшакл;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Печутобхурда;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 xml:space="preserve">470. Усули 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асосии </w:t>
      </w:r>
      <w:r w:rsidRPr="008A41D7">
        <w:rPr>
          <w:rFonts w:ascii="Times New Roman" w:hAnsi="Times New Roman"/>
          <w:color w:val="000000"/>
          <w:szCs w:val="20"/>
        </w:rPr>
        <w:t>рангкунии бактерияхо: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Бо Нейссер;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Бо Грам;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Бо Морозов;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Бо Леффлер;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Бо Бурри-Гинс;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471. Вазифаи мембранаи cитоплазматики: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Таъмин кардани адгезии микроорганизмхо;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Занчира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нафаскаши надорад;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Мезосомахоро ба амал намеорад;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Барандаи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ахбороти</w:t>
      </w:r>
      <w:r w:rsidRPr="002043F2">
        <w:rPr>
          <w:rFonts w:ascii="Times New Roman" w:hAnsi="Times New Roman"/>
          <w:color w:val="000000"/>
          <w:szCs w:val="20"/>
        </w:rPr>
        <w:t xml:space="preserve"> генетики аст;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E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Вазифаи </w:t>
      </w:r>
      <w:r w:rsidRPr="002043F2">
        <w:rPr>
          <w:rFonts w:ascii="Times New Roman" w:hAnsi="Times New Roman"/>
          <w:color w:val="000000"/>
          <w:szCs w:val="20"/>
        </w:rPr>
        <w:t>наклиёти маводхои гизоиро ба хучайра ичро мекунад;</w:t>
      </w:r>
    </w:p>
    <w:p w:rsidR="007E687C" w:rsidRPr="008A41D7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472. Ба мухитхои моеъ дохил мешаванд: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Агари гуштупептондор;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Мухити Эндо;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Агари хуни;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Пиёбаи гуштупептондор;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Агари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намакдор бо </w:t>
      </w:r>
      <w:r w:rsidRPr="002043F2">
        <w:rPr>
          <w:rFonts w:ascii="Times New Roman" w:hAnsi="Times New Roman"/>
          <w:color w:val="000000"/>
          <w:szCs w:val="20"/>
        </w:rPr>
        <w:t>зардии тухму;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8A41D7">
        <w:rPr>
          <w:rFonts w:ascii="Times New Roman" w:hAnsi="Times New Roman"/>
          <w:color w:val="000000"/>
          <w:szCs w:val="20"/>
        </w:rPr>
        <w:t>473. Усули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8A41D7">
        <w:rPr>
          <w:rFonts w:ascii="Times New Roman" w:hAnsi="Times New Roman"/>
          <w:color w:val="000000"/>
          <w:szCs w:val="20"/>
        </w:rPr>
        <w:t>бактериологиро бори аввал ки</w:t>
      </w:r>
      <w:r w:rsidRPr="008A41D7">
        <w:rPr>
          <w:rFonts w:ascii="Times New Roman" w:hAnsi="Times New Roman"/>
          <w:color w:val="000000"/>
          <w:szCs w:val="20"/>
          <w:lang w:val="tg-Cyrl-TJ"/>
        </w:rPr>
        <w:t xml:space="preserve"> истифода бурд</w:t>
      </w:r>
      <w:r w:rsidRPr="008A41D7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Л. Пастер;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Р. Кох;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И.Мечников;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Ван-Левенгук;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К.Эберт;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474. Рибосомахо: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$A)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Ҳамчун марказ барои </w:t>
      </w:r>
      <w:r w:rsidRPr="002043F2">
        <w:rPr>
          <w:rFonts w:ascii="Times New Roman" w:hAnsi="Times New Roman"/>
          <w:color w:val="000000"/>
          <w:szCs w:val="20"/>
        </w:rPr>
        <w:t>захираи маводхои гизои;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Хосил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аҳои </w:t>
      </w:r>
      <w:r w:rsidRPr="002043F2">
        <w:rPr>
          <w:rFonts w:ascii="Times New Roman" w:hAnsi="Times New Roman"/>
          <w:color w:val="000000"/>
          <w:szCs w:val="20"/>
        </w:rPr>
        <w:t>мембранаи цитоплазматики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мебошанд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Маркази синшадиди сафеда ба хисоб мераванд;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Барои нигох доштани намуд хизмат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Хучайраро аз таъсирхои номусоид нигох медоранд;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475. Аз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 р</w:t>
      </w:r>
      <w:r w:rsidRPr="009D7DCB">
        <w:rPr>
          <w:rFonts w:ascii="Palatino Linotype" w:hAnsi="Palatino Linotype"/>
          <w:color w:val="000000"/>
          <w:szCs w:val="20"/>
          <w:lang w:val="tg-Cyrl-TJ"/>
        </w:rPr>
        <w:t>ӯ</w:t>
      </w:r>
      <w:r w:rsidRPr="009D7DCB">
        <w:rPr>
          <w:rFonts w:ascii="Times New Roman" w:hAnsi="Times New Roman"/>
          <w:color w:val="000000"/>
          <w:szCs w:val="20"/>
          <w:lang w:val="tg-Cyrl-TJ"/>
        </w:rPr>
        <w:t>и</w:t>
      </w:r>
      <w:r w:rsidRPr="009D7DCB">
        <w:rPr>
          <w:rFonts w:ascii="Times New Roman" w:hAnsi="Times New Roman"/>
          <w:color w:val="000000"/>
          <w:szCs w:val="20"/>
        </w:rPr>
        <w:t xml:space="preserve"> манбаъи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 энергия</w:t>
      </w:r>
      <w:r w:rsidRPr="009D7DCB">
        <w:rPr>
          <w:rFonts w:ascii="Times New Roman" w:hAnsi="Times New Roman"/>
          <w:color w:val="000000"/>
          <w:szCs w:val="20"/>
        </w:rPr>
        <w:t xml:space="preserve"> бактерияхо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 тақсим мешаванд</w:t>
      </w:r>
      <w:r w:rsidRPr="009D7DCB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Фототрофхо;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Метатрофхо;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Органотрофхо;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Аэробхо;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Аутотрофхо;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476. Термостат</w:t>
      </w:r>
      <w:r w:rsidRPr="009D7DCB">
        <w:rPr>
          <w:rFonts w:ascii="Times New Roman" w:hAnsi="Times New Roman"/>
          <w:color w:val="000000"/>
          <w:szCs w:val="20"/>
          <w:lang w:val="tg-Cyrl-TJ"/>
        </w:rPr>
        <w:t>ро</w:t>
      </w:r>
      <w:r w:rsidRPr="009D7DCB">
        <w:rPr>
          <w:rFonts w:ascii="Times New Roman" w:hAnsi="Times New Roman"/>
          <w:color w:val="000000"/>
          <w:szCs w:val="20"/>
        </w:rPr>
        <w:t xml:space="preserve"> барои чи истифода мебаранд:</w:t>
      </w:r>
      <w:bookmarkStart w:id="2" w:name="_Hlk480216000"/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Парвариш кардани микроорганизмхо;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Таъмиз кардани мухитхои гизои;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Безарар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г</w:t>
      </w:r>
      <w:r w:rsidRPr="002043F2">
        <w:rPr>
          <w:rFonts w:ascii="Times New Roman" w:hAnsi="Times New Roman"/>
          <w:color w:val="000000"/>
          <w:szCs w:val="20"/>
        </w:rPr>
        <w:t xml:space="preserve">ардондани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муҳитҳои кишт карда шуда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Ҳосил</w:t>
      </w:r>
      <w:r w:rsidRPr="002043F2">
        <w:rPr>
          <w:rFonts w:ascii="Times New Roman" w:hAnsi="Times New Roman"/>
          <w:color w:val="000000"/>
          <w:szCs w:val="20"/>
        </w:rPr>
        <w:t xml:space="preserve"> кардан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оби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қатрони (дистилляри);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color w:val="000000"/>
          <w:szCs w:val="20"/>
        </w:rPr>
        <w:t>$E) Хушккунии лиофили</w:t>
      </w:r>
      <w:bookmarkEnd w:id="2"/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 xml:space="preserve">477. Барои анаэробхои </w:t>
      </w:r>
      <w:r w:rsidRPr="009D7DCB">
        <w:rPr>
          <w:rFonts w:ascii="Times New Roman" w:hAnsi="Times New Roman"/>
          <w:color w:val="000000"/>
          <w:szCs w:val="20"/>
          <w:lang w:val="tg-Cyrl-TJ"/>
        </w:rPr>
        <w:t>мутлақ</w:t>
      </w:r>
      <w:r w:rsidRPr="009D7DCB">
        <w:rPr>
          <w:rFonts w:ascii="Times New Roman" w:hAnsi="Times New Roman"/>
          <w:color w:val="000000"/>
          <w:szCs w:val="20"/>
        </w:rPr>
        <w:t xml:space="preserve"> </w:t>
      </w:r>
      <w:r w:rsidRPr="009D7DCB">
        <w:rPr>
          <w:rFonts w:ascii="Times New Roman" w:hAnsi="Times New Roman"/>
          <w:color w:val="000000"/>
          <w:szCs w:val="20"/>
          <w:lang w:val="tg-Cyrl-TJ"/>
        </w:rPr>
        <w:t>(</w:t>
      </w:r>
      <w:r w:rsidRPr="009D7DCB">
        <w:rPr>
          <w:rFonts w:ascii="Times New Roman" w:hAnsi="Times New Roman"/>
          <w:color w:val="000000"/>
          <w:szCs w:val="20"/>
        </w:rPr>
        <w:t>облигат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и) </w:t>
      </w:r>
      <w:r w:rsidRPr="009D7DCB">
        <w:rPr>
          <w:rFonts w:ascii="Times New Roman" w:hAnsi="Times New Roman"/>
          <w:color w:val="000000"/>
          <w:szCs w:val="20"/>
        </w:rPr>
        <w:t>хос аст 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Дорои cитохром;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Хангоми мавчуд будани оксиген халок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Хангоми таъсири оксиген об пайдо шуда,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хучайраро халок мегардонад;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Барои афзоиш нури офтоб хатмист;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Турш кардани глюкоза то кислота ва газ;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478. Экзоферментхои микроорганизмхо: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$A)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Дар</w:t>
      </w:r>
      <w:r w:rsidRPr="002043F2">
        <w:rPr>
          <w:rFonts w:ascii="Times New Roman" w:hAnsi="Times New Roman"/>
          <w:color w:val="000000"/>
          <w:szCs w:val="20"/>
        </w:rPr>
        <w:t xml:space="preserve"> мухити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даруна</w:t>
      </w:r>
      <w:r w:rsidRPr="002043F2">
        <w:rPr>
          <w:rFonts w:ascii="Times New Roman" w:hAnsi="Times New Roman"/>
          <w:color w:val="000000"/>
          <w:szCs w:val="20"/>
        </w:rPr>
        <w:t xml:space="preserve"> ассимилитси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Дар цитоплазма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хучайра чойгиранд;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Дар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муҳити</w:t>
      </w:r>
      <w:r w:rsidRPr="002043F2">
        <w:rPr>
          <w:rFonts w:ascii="Times New Roman" w:hAnsi="Times New Roman"/>
          <w:color w:val="000000"/>
          <w:szCs w:val="20"/>
        </w:rPr>
        <w:t xml:space="preserve"> периплазматики чойгиранд;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Дар мембранаи цитоплазматики чойгиранд;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Ба мухити атроф чудо мешаванд;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479. Эндоферментхои микроорганизмхо: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Ба мухити атроф хорич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Дар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спораҳои</w:t>
      </w:r>
      <w:r w:rsidRPr="002043F2">
        <w:rPr>
          <w:rFonts w:ascii="Times New Roman" w:hAnsi="Times New Roman"/>
          <w:color w:val="000000"/>
          <w:szCs w:val="20"/>
        </w:rPr>
        <w:t xml:space="preserve"> бактерияхо чаъм мешаванд;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Дар ғилофакҳо </w:t>
      </w:r>
      <w:r w:rsidRPr="002043F2">
        <w:rPr>
          <w:rFonts w:ascii="Times New Roman" w:hAnsi="Times New Roman"/>
          <w:color w:val="000000"/>
          <w:szCs w:val="20"/>
        </w:rPr>
        <w:t>чам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ъ мешаванд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Дар ситоплазма чойгиранд;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Ба мухити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беруна</w:t>
      </w:r>
      <w:r w:rsidRPr="002043F2">
        <w:rPr>
          <w:rFonts w:ascii="Times New Roman" w:hAnsi="Times New Roman"/>
          <w:color w:val="000000"/>
          <w:szCs w:val="20"/>
        </w:rPr>
        <w:t xml:space="preserve"> ассимилатсия мешаванд;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480. Усулхои ба даст овар</w:t>
      </w:r>
      <w:r w:rsidRPr="009D7DCB">
        <w:rPr>
          <w:rFonts w:ascii="Times New Roman" w:hAnsi="Times New Roman"/>
          <w:color w:val="000000"/>
          <w:szCs w:val="20"/>
          <w:lang w:val="tg-Cyrl-TJ"/>
        </w:rPr>
        <w:t>ии</w:t>
      </w:r>
      <w:r w:rsidRPr="009D7DCB">
        <w:rPr>
          <w:rFonts w:ascii="Times New Roman" w:hAnsi="Times New Roman"/>
          <w:color w:val="000000"/>
          <w:szCs w:val="20"/>
        </w:rPr>
        <w:t xml:space="preserve"> тозапарвардаи аэробхо: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Усули Виньяль-Вейон;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Усули пур кардани агар;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Усули Дригалский;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Усули Граци;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Усули Аппелман;</w:t>
      </w:r>
    </w:p>
    <w:p w:rsidR="007E687C" w:rsidRPr="002043F2" w:rsidRDefault="007E687C" w:rsidP="00823889">
      <w:pPr>
        <w:rPr>
          <w:rFonts w:ascii="Times New Roman" w:hAnsi="Times New Roman"/>
          <w:b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481. Нуклеоид ин: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Эквиваленти ядро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дар</w:t>
      </w:r>
      <w:r w:rsidRPr="002043F2">
        <w:rPr>
          <w:rFonts w:ascii="Times New Roman" w:hAnsi="Times New Roman"/>
          <w:color w:val="000000"/>
          <w:szCs w:val="20"/>
        </w:rPr>
        <w:t xml:space="preserve"> бактери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я</w:t>
      </w:r>
      <w:r w:rsidRPr="002043F2">
        <w:rPr>
          <w:rFonts w:ascii="Times New Roman" w:hAnsi="Times New Roman"/>
          <w:color w:val="000000"/>
          <w:szCs w:val="20"/>
        </w:rPr>
        <w:t>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Чо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й</w:t>
      </w:r>
      <w:r w:rsidRPr="002043F2">
        <w:rPr>
          <w:rFonts w:ascii="Times New Roman" w:hAnsi="Times New Roman"/>
          <w:color w:val="000000"/>
          <w:szCs w:val="20"/>
        </w:rPr>
        <w:t>и синшадиди сафедахо;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 xml:space="preserve">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осилаи луоб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ӣ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Экзополисахаридхои мукоиди;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Спора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ои бактерияхо;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482. Пигментхои микроорганизмхо: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$A)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Дар </w:t>
      </w:r>
      <w:r w:rsidRPr="002043F2">
        <w:rPr>
          <w:rFonts w:ascii="Times New Roman" w:hAnsi="Times New Roman"/>
          <w:color w:val="000000"/>
          <w:szCs w:val="20"/>
        </w:rPr>
        <w:t>гирифтани кувва иштирок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Дар туршшави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 биолог</w:t>
      </w:r>
      <w:r w:rsidRPr="002043F2">
        <w:rPr>
          <w:rFonts w:ascii="Palatino Linotype" w:hAnsi="Palatino Linotype"/>
          <w:color w:val="000000"/>
          <w:szCs w:val="20"/>
          <w:lang w:val="tg-Cyrl-TJ"/>
        </w:rPr>
        <w:t>ӣ</w:t>
      </w:r>
      <w:r w:rsidRPr="002043F2">
        <w:rPr>
          <w:rFonts w:ascii="Times New Roman" w:hAnsi="Times New Roman"/>
          <w:color w:val="000000"/>
          <w:szCs w:val="20"/>
        </w:rPr>
        <w:t xml:space="preserve"> иштирок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Аз таъсири нурхои ултрабунафш мухофизат мекунад;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Манбаъи карбогидрат ба хисоб мераванд;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Манбаъи азот ба хисоб мераванд;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483. Тавсифи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9D7DCB">
        <w:rPr>
          <w:rFonts w:ascii="Times New Roman" w:hAnsi="Times New Roman"/>
          <w:color w:val="000000"/>
          <w:szCs w:val="20"/>
        </w:rPr>
        <w:t>бактериофагхо: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Кислотахои гуногуни нуклеини до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ранд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Паразити мутлаки дохил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>хучайрав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ӣ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Ташкили хучайрави;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Дар мухитхои гизо одд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ӣ</w:t>
      </w:r>
      <w:r w:rsidRPr="002043F2">
        <w:rPr>
          <w:rFonts w:ascii="Times New Roman" w:hAnsi="Times New Roman"/>
          <w:color w:val="000000"/>
          <w:szCs w:val="20"/>
        </w:rPr>
        <w:t xml:space="preserve"> парвариш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мекунанд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Дорои</w:t>
      </w:r>
      <w:r w:rsidRPr="002043F2">
        <w:rPr>
          <w:rFonts w:ascii="Times New Roman" w:hAnsi="Times New Roman"/>
          <w:color w:val="000000"/>
          <w:szCs w:val="20"/>
        </w:rPr>
        <w:t xml:space="preserve">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доначаҳои</w:t>
      </w:r>
      <w:r w:rsidRPr="002043F2">
        <w:rPr>
          <w:rFonts w:ascii="Times New Roman" w:hAnsi="Times New Roman"/>
          <w:color w:val="000000"/>
          <w:szCs w:val="20"/>
        </w:rPr>
        <w:t xml:space="preserve"> дохил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и </w:t>
      </w:r>
      <w:r w:rsidRPr="002043F2">
        <w:rPr>
          <w:rFonts w:ascii="Times New Roman" w:hAnsi="Times New Roman"/>
          <w:color w:val="000000"/>
          <w:szCs w:val="20"/>
        </w:rPr>
        <w:t>хучайрави;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484. Фагхо чудо мешаванд: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Анаэробива анаэроби;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Вируленти ва муътадили;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Микроаэрофилхо ва факултативи;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Аэроби ва облигати;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Факултативи ва облигати;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 xml:space="preserve">485. Натичаи таъсири байнихамдигарии фаги </w:t>
      </w:r>
      <w:r w:rsidRPr="009D7DCB">
        <w:rPr>
          <w:rFonts w:ascii="Times New Roman" w:hAnsi="Times New Roman"/>
          <w:color w:val="000000"/>
          <w:szCs w:val="20"/>
          <w:lang w:val="tg-Cyrl-TJ"/>
        </w:rPr>
        <w:t>сироятовар (</w:t>
      </w:r>
      <w:r w:rsidRPr="009D7DCB">
        <w:rPr>
          <w:rFonts w:ascii="Times New Roman" w:hAnsi="Times New Roman"/>
          <w:color w:val="000000"/>
          <w:szCs w:val="20"/>
        </w:rPr>
        <w:t>вирулентнок</w:t>
      </w:r>
      <w:r w:rsidRPr="009D7DCB">
        <w:rPr>
          <w:rFonts w:ascii="Times New Roman" w:hAnsi="Times New Roman"/>
          <w:color w:val="000000"/>
          <w:szCs w:val="20"/>
          <w:lang w:val="tg-Cyrl-TJ"/>
        </w:rPr>
        <w:t xml:space="preserve">) </w:t>
      </w:r>
      <w:r w:rsidRPr="009D7DCB">
        <w:rPr>
          <w:rFonts w:ascii="Times New Roman" w:hAnsi="Times New Roman"/>
          <w:color w:val="000000"/>
          <w:szCs w:val="20"/>
        </w:rPr>
        <w:t>бо хучайраи бактерия: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Хемотаксис;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Интеграци дар хромосома;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Халшавии даруни хучайрави;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Лизиси хучайра;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Гузаронидан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КДН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бо воситаи купруки цитоплазматики;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486. Адсорбцияи фаг дар хучайраи бактерия бо ёрии чи ба вучуд меояд: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Рецепторхо;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Сафедахо;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Кислотаи нуклеини;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Полисахаридхо;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Мембранаи ситоплазматики;</w:t>
      </w:r>
    </w:p>
    <w:p w:rsidR="007E687C" w:rsidRPr="009D7DCB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9D7DCB">
        <w:rPr>
          <w:rFonts w:ascii="Times New Roman" w:hAnsi="Times New Roman"/>
          <w:color w:val="000000"/>
          <w:szCs w:val="20"/>
        </w:rPr>
        <w:t>487. Хусусияти фагхо: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Хусусият надо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рад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Фаъолияти лизогени ё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ҳалкунанда (лизи;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$C) Табиати бактериали;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$D)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Сохти</w:t>
      </w:r>
      <w:r w:rsidRPr="002043F2">
        <w:rPr>
          <w:rFonts w:ascii="Times New Roman" w:hAnsi="Times New Roman"/>
          <w:color w:val="000000"/>
          <w:szCs w:val="20"/>
        </w:rPr>
        <w:t xml:space="preserve"> хучайрави;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Кобилият ба таксимшави;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 xml:space="preserve">488. Мухитхои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ғ</w:t>
      </w:r>
      <w:r w:rsidRPr="001114F0">
        <w:rPr>
          <w:rFonts w:ascii="Times New Roman" w:hAnsi="Times New Roman"/>
          <w:color w:val="000000"/>
          <w:szCs w:val="20"/>
        </w:rPr>
        <w:t>изоии ташхис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ию</w:t>
      </w:r>
      <w:r w:rsidRPr="001114F0">
        <w:rPr>
          <w:rFonts w:ascii="Times New Roman" w:hAnsi="Times New Roman"/>
          <w:color w:val="000000"/>
          <w:szCs w:val="20"/>
        </w:rPr>
        <w:t xml:space="preserve"> дифференциали: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Агари гушту пептондор;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Агар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хундор;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Агар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</w:t>
      </w:r>
      <w:r w:rsidRPr="002043F2">
        <w:rPr>
          <w:rFonts w:ascii="Times New Roman" w:hAnsi="Times New Roman"/>
          <w:color w:val="000000"/>
          <w:szCs w:val="20"/>
        </w:rPr>
        <w:t xml:space="preserve"> намакдор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и зардии</w:t>
      </w:r>
      <w:r w:rsidRPr="002043F2">
        <w:rPr>
          <w:rFonts w:ascii="Times New Roman" w:hAnsi="Times New Roman"/>
          <w:color w:val="000000"/>
          <w:szCs w:val="20"/>
        </w:rPr>
        <w:t xml:space="preserve"> тухм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дор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Эндо;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Агари зардобадор;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489. Филтркуни: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Боздоштани механикии микроорганизмхо;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Тамизкунии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қисман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Зардоба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и </w:t>
      </w:r>
      <w:r w:rsidRPr="002043F2">
        <w:rPr>
          <w:rFonts w:ascii="Times New Roman" w:hAnsi="Times New Roman"/>
          <w:color w:val="000000"/>
          <w:szCs w:val="20"/>
        </w:rPr>
        <w:t>хунро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ва </w:t>
      </w:r>
      <w:r w:rsidRPr="002043F2">
        <w:rPr>
          <w:rFonts w:ascii="Times New Roman" w:hAnsi="Times New Roman"/>
          <w:color w:val="000000"/>
          <w:szCs w:val="20"/>
        </w:rPr>
        <w:t>витаминхоро тамиз мекунанд;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Таъсири бактериостатики дорад;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Маводхои вирусдо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р</w:t>
      </w:r>
      <w:r w:rsidRPr="002043F2">
        <w:rPr>
          <w:rFonts w:ascii="Times New Roman" w:hAnsi="Times New Roman"/>
          <w:color w:val="000000"/>
          <w:szCs w:val="20"/>
        </w:rPr>
        <w:t>ро тамиз мекунанд;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490. Мохияти пастеризасия: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Чушонидан бо хунуккуни;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 xml:space="preserve">$B)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Гармкунии</w:t>
      </w:r>
      <w:r w:rsidRPr="002043F2">
        <w:rPr>
          <w:rFonts w:ascii="Times New Roman" w:hAnsi="Times New Roman"/>
          <w:color w:val="000000"/>
          <w:szCs w:val="20"/>
        </w:rPr>
        <w:t xml:space="preserve"> мавод то 70</w:t>
      </w:r>
      <w:r w:rsidRPr="002043F2">
        <w:rPr>
          <w:rFonts w:ascii="Times New Roman" w:hAnsi="Times New Roman"/>
          <w:color w:val="000000"/>
          <w:szCs w:val="20"/>
          <w:vertAlign w:val="superscript"/>
          <w:lang w:val="tg-Cyrl-TJ"/>
        </w:rPr>
        <w:t>0</w:t>
      </w:r>
      <w:r w:rsidRPr="002043F2">
        <w:rPr>
          <w:rFonts w:ascii="Times New Roman" w:hAnsi="Times New Roman"/>
          <w:color w:val="000000"/>
          <w:szCs w:val="20"/>
        </w:rPr>
        <w:t>С дар мудати 15дак.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бо шадид хунуккуни па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с аз он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Хушккуни;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Гармкунии давомнок дар 80</w:t>
      </w:r>
      <w:r w:rsidRPr="002043F2">
        <w:rPr>
          <w:rFonts w:ascii="Times New Roman" w:hAnsi="Times New Roman"/>
          <w:color w:val="000000"/>
          <w:szCs w:val="20"/>
          <w:vertAlign w:val="superscript"/>
          <w:lang w:val="tg-Cyrl-TJ"/>
        </w:rPr>
        <w:t>0</w:t>
      </w:r>
      <w:r w:rsidRPr="002043F2">
        <w:rPr>
          <w:rFonts w:ascii="Times New Roman" w:hAnsi="Times New Roman"/>
          <w:color w:val="000000"/>
          <w:szCs w:val="20"/>
        </w:rPr>
        <w:t>С;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Коркард бо буг;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491. Ваксинаи зидди хори</w:t>
      </w:r>
      <w:r w:rsidRPr="001114F0">
        <w:rPr>
          <w:rFonts w:ascii="Times New Roman" w:hAnsi="Times New Roman"/>
          <w:color w:val="000000"/>
          <w:szCs w:val="20"/>
          <w:lang w:val="tg-Cyrl-TJ"/>
        </w:rPr>
        <w:t>ро кадом олим ба</w:t>
      </w:r>
      <w:r w:rsidRPr="001114F0">
        <w:rPr>
          <w:rFonts w:ascii="Times New Roman" w:hAnsi="Times New Roman"/>
          <w:color w:val="000000"/>
          <w:szCs w:val="20"/>
        </w:rPr>
        <w:t xml:space="preserve"> да</w:t>
      </w:r>
      <w:r w:rsidRPr="001114F0">
        <w:rPr>
          <w:rFonts w:ascii="Times New Roman" w:hAnsi="Times New Roman"/>
          <w:color w:val="000000"/>
          <w:szCs w:val="20"/>
          <w:lang w:val="tg-Cyrl-TJ"/>
        </w:rPr>
        <w:t>с</w:t>
      </w:r>
      <w:r w:rsidRPr="001114F0">
        <w:rPr>
          <w:rFonts w:ascii="Times New Roman" w:hAnsi="Times New Roman"/>
          <w:color w:val="000000"/>
          <w:szCs w:val="20"/>
        </w:rPr>
        <w:t xml:space="preserve">т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овард</w:t>
      </w:r>
      <w:r w:rsidRPr="001114F0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Кох;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Пастер;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Сэбин;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Дженнер;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Смородинцев;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492. Истифодабарии нури офтоб хос аст: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Гетеротрофхо;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Автотрофхо;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Фототрофхо;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Хемотрофхо;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Метатрофхо;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493. Микроорганизмхои нишондихандаи санитарии хок: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en-US"/>
        </w:rPr>
      </w:pPr>
      <w:r w:rsidRPr="002043F2">
        <w:rPr>
          <w:rFonts w:ascii="Times New Roman" w:hAnsi="Times New Roman"/>
          <w:color w:val="000000"/>
          <w:szCs w:val="20"/>
          <w:lang w:val="en-US"/>
        </w:rPr>
        <w:t>$A)  V.</w:t>
      </w:r>
      <w:r w:rsidRPr="002043F2">
        <w:rPr>
          <w:rFonts w:ascii="Times New Roman" w:hAnsi="Times New Roman"/>
          <w:color w:val="000000"/>
          <w:szCs w:val="20"/>
        </w:rPr>
        <w:t>с</w:t>
      </w:r>
      <w:r w:rsidRPr="002043F2">
        <w:rPr>
          <w:rFonts w:ascii="Times New Roman" w:hAnsi="Times New Roman"/>
          <w:color w:val="000000"/>
          <w:szCs w:val="20"/>
          <w:lang w:val="en-US"/>
        </w:rPr>
        <w:t>holerae;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en-US"/>
        </w:rPr>
      </w:pPr>
      <w:r w:rsidRPr="002043F2">
        <w:rPr>
          <w:rFonts w:ascii="Times New Roman" w:hAnsi="Times New Roman"/>
          <w:color w:val="000000"/>
          <w:szCs w:val="20"/>
          <w:lang w:val="en-US"/>
        </w:rPr>
        <w:t>$B) M.leprae;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en-US"/>
        </w:rPr>
      </w:pPr>
      <w:r w:rsidRPr="002043F2">
        <w:rPr>
          <w:rFonts w:ascii="Times New Roman" w:hAnsi="Times New Roman"/>
          <w:color w:val="000000"/>
          <w:szCs w:val="20"/>
          <w:lang w:val="en-US"/>
        </w:rPr>
        <w:t>$C) Cl.</w:t>
      </w:r>
      <w:r w:rsidRPr="002043F2">
        <w:rPr>
          <w:rFonts w:ascii="Times New Roman" w:hAnsi="Times New Roman"/>
          <w:color w:val="000000"/>
          <w:szCs w:val="20"/>
        </w:rPr>
        <w:t>р</w:t>
      </w:r>
      <w:r w:rsidRPr="002043F2">
        <w:rPr>
          <w:rFonts w:ascii="Times New Roman" w:hAnsi="Times New Roman"/>
          <w:color w:val="000000"/>
          <w:szCs w:val="20"/>
          <w:lang w:val="en-US"/>
        </w:rPr>
        <w:t>erfringens;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  <w:lang w:val="en-US"/>
        </w:rPr>
      </w:pPr>
      <w:r w:rsidRPr="002043F2">
        <w:rPr>
          <w:rFonts w:ascii="Times New Roman" w:hAnsi="Times New Roman"/>
          <w:color w:val="000000"/>
          <w:szCs w:val="20"/>
          <w:lang w:val="en-US"/>
        </w:rPr>
        <w:t>$D)  Str.pyogenes;</w:t>
      </w:r>
    </w:p>
    <w:p w:rsidR="007E687C" w:rsidRPr="00AB2730" w:rsidRDefault="007E687C" w:rsidP="00823889">
      <w:pPr>
        <w:rPr>
          <w:rFonts w:ascii="Times New Roman" w:hAnsi="Times New Roman"/>
          <w:color w:val="000000"/>
          <w:szCs w:val="20"/>
          <w:lang w:val="en-US"/>
        </w:rPr>
      </w:pPr>
      <w:r w:rsidRPr="00AB2730">
        <w:rPr>
          <w:rFonts w:ascii="Times New Roman" w:hAnsi="Times New Roman"/>
          <w:color w:val="000000"/>
          <w:szCs w:val="20"/>
          <w:lang w:val="en-US"/>
        </w:rPr>
        <w:t xml:space="preserve">$E) </w:t>
      </w:r>
      <w:r w:rsidRPr="002043F2">
        <w:rPr>
          <w:rFonts w:ascii="Times New Roman" w:hAnsi="Times New Roman"/>
          <w:color w:val="000000"/>
          <w:szCs w:val="20"/>
          <w:lang w:val="en-US"/>
        </w:rPr>
        <w:t>Corynebacterium</w:t>
      </w:r>
      <w:r w:rsidRPr="00AB2730">
        <w:rPr>
          <w:rFonts w:ascii="Times New Roman" w:hAnsi="Times New Roman"/>
          <w:color w:val="000000"/>
          <w:szCs w:val="20"/>
          <w:lang w:val="en-US"/>
        </w:rPr>
        <w:t>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494. Микробхои</w:t>
      </w:r>
      <w:r w:rsidRPr="001114F0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1114F0">
        <w:rPr>
          <w:rFonts w:ascii="Times New Roman" w:hAnsi="Times New Roman"/>
          <w:color w:val="000000"/>
          <w:szCs w:val="20"/>
        </w:rPr>
        <w:t>касалиовар</w:t>
      </w:r>
      <w:r w:rsidRPr="001114F0">
        <w:rPr>
          <w:rFonts w:ascii="Times New Roman" w:hAnsi="Times New Roman"/>
          <w:color w:val="000000"/>
          <w:szCs w:val="20"/>
          <w:lang w:val="tg-Cyrl-TJ"/>
        </w:rPr>
        <w:t xml:space="preserve">и дурудароз </w:t>
      </w:r>
      <w:r w:rsidRPr="001114F0">
        <w:rPr>
          <w:rFonts w:ascii="Times New Roman" w:hAnsi="Times New Roman"/>
          <w:color w:val="000000"/>
          <w:szCs w:val="20"/>
        </w:rPr>
        <w:t>дар</w:t>
      </w:r>
      <w:r w:rsidRPr="001114F0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1114F0">
        <w:rPr>
          <w:rFonts w:ascii="Times New Roman" w:hAnsi="Times New Roman"/>
          <w:color w:val="000000"/>
          <w:szCs w:val="20"/>
        </w:rPr>
        <w:t>хок</w:t>
      </w:r>
      <w:r w:rsidRPr="001114F0">
        <w:rPr>
          <w:rFonts w:ascii="Times New Roman" w:hAnsi="Times New Roman"/>
          <w:color w:val="000000"/>
          <w:szCs w:val="20"/>
          <w:lang w:val="tg-Cyrl-TJ"/>
        </w:rPr>
        <w:t xml:space="preserve"> маскан гирифта</w:t>
      </w:r>
      <w:r w:rsidRPr="001114F0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Менингококкхо;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Клостридияхо;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Шигеллахо;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Чубчамикроби руда;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Стрептококк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495. Коли-индекси об: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Дар микдори камтарини обе,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ки дар он гурухи бактерияхои чубчамикроби руда пайдо мекунанд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(</w:t>
      </w:r>
      <w:r w:rsidRPr="002043F2">
        <w:rPr>
          <w:rFonts w:ascii="Times New Roman" w:hAnsi="Times New Roman"/>
          <w:color w:val="000000"/>
          <w:szCs w:val="20"/>
        </w:rPr>
        <w:t>ГБЧР</w:t>
      </w:r>
      <w:r w:rsidRPr="002043F2">
        <w:rPr>
          <w:rFonts w:ascii="Times New Roman" w:hAnsi="Times New Roman"/>
          <w:b/>
          <w:color w:val="000000"/>
          <w:szCs w:val="20"/>
        </w:rPr>
        <w:t>);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Микдори микроб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ои касалиовар дар 1 мл;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Микдори ГБЧР дар 1 мл;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Микдори ГБЧР дар 1 литр об;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Микдори бактерихои мезофили дар 1 мл;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496. Микробхои нишондихандаи санитарии об: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Перфрингенс;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Вибриони вабо;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Энтерококк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Чубчамикроби руда;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Стрептококк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ҳ</w:t>
      </w:r>
      <w:r w:rsidRPr="002043F2">
        <w:rPr>
          <w:rFonts w:ascii="Times New Roman" w:hAnsi="Times New Roman"/>
          <w:color w:val="000000"/>
          <w:szCs w:val="20"/>
        </w:rPr>
        <w:t>о;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497. Ми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к</w:t>
      </w:r>
      <w:r w:rsidRPr="001114F0">
        <w:rPr>
          <w:rFonts w:ascii="Times New Roman" w:hAnsi="Times New Roman"/>
          <w:color w:val="000000"/>
          <w:szCs w:val="20"/>
        </w:rPr>
        <w:t>ро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бҳ</w:t>
      </w:r>
      <w:r w:rsidRPr="001114F0">
        <w:rPr>
          <w:rFonts w:ascii="Times New Roman" w:hAnsi="Times New Roman"/>
          <w:color w:val="000000"/>
          <w:szCs w:val="20"/>
        </w:rPr>
        <w:t xml:space="preserve">ои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н</w:t>
      </w:r>
      <w:r w:rsidRPr="001114F0">
        <w:rPr>
          <w:rFonts w:ascii="Times New Roman" w:hAnsi="Times New Roman"/>
          <w:color w:val="000000"/>
          <w:szCs w:val="20"/>
        </w:rPr>
        <w:t>ишонди</w:t>
      </w:r>
      <w:r w:rsidRPr="001114F0">
        <w:rPr>
          <w:rFonts w:ascii="Times New Roman" w:hAnsi="Times New Roman"/>
          <w:color w:val="000000"/>
          <w:szCs w:val="20"/>
          <w:lang w:val="tg-Cyrl-TJ"/>
        </w:rPr>
        <w:t>ҳ</w:t>
      </w:r>
      <w:r w:rsidRPr="001114F0">
        <w:rPr>
          <w:rFonts w:ascii="Times New Roman" w:hAnsi="Times New Roman"/>
          <w:color w:val="000000"/>
          <w:szCs w:val="20"/>
        </w:rPr>
        <w:t>андаи санитарии хаво: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Протей, чубчаи фасодовар;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Менингококк, стафилококк;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Чубчамикроби руда, стрептококкхо;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Стрептококки гемолитики,стафилококки тиллои;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Чубчамикроби сил, коринебактерияхо;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>498. Микр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о</w:t>
      </w:r>
      <w:r w:rsidRPr="001114F0">
        <w:rPr>
          <w:rFonts w:ascii="Times New Roman" w:hAnsi="Times New Roman"/>
          <w:color w:val="000000"/>
          <w:szCs w:val="20"/>
        </w:rPr>
        <w:t>флораи х</w:t>
      </w:r>
      <w:r w:rsidRPr="001114F0">
        <w:rPr>
          <w:rFonts w:ascii="Times New Roman" w:hAnsi="Times New Roman"/>
          <w:color w:val="000000"/>
          <w:szCs w:val="20"/>
          <w:lang w:val="tg-Cyrl-TJ"/>
        </w:rPr>
        <w:t>у</w:t>
      </w:r>
      <w:r w:rsidRPr="001114F0">
        <w:rPr>
          <w:rFonts w:ascii="Times New Roman" w:hAnsi="Times New Roman"/>
          <w:color w:val="000000"/>
          <w:szCs w:val="20"/>
        </w:rPr>
        <w:t>суси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и</w:t>
      </w:r>
      <w:r w:rsidRPr="001114F0">
        <w:rPr>
          <w:rFonts w:ascii="Times New Roman" w:hAnsi="Times New Roman"/>
          <w:color w:val="000000"/>
          <w:szCs w:val="20"/>
        </w:rPr>
        <w:t xml:space="preserve"> махбал: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Лактобактерихо,</w:t>
      </w:r>
      <w:r w:rsidRPr="002043F2">
        <w:rPr>
          <w:rFonts w:ascii="Times New Roman" w:hAnsi="Times New Roman"/>
          <w:color w:val="000000"/>
          <w:szCs w:val="20"/>
          <w:lang w:val="tg-Cyrl-TJ"/>
        </w:rPr>
        <w:t xml:space="preserve"> </w:t>
      </w:r>
      <w:r w:rsidRPr="002043F2">
        <w:rPr>
          <w:rFonts w:ascii="Times New Roman" w:hAnsi="Times New Roman"/>
          <w:color w:val="000000"/>
          <w:szCs w:val="20"/>
        </w:rPr>
        <w:t>чубчамикроби Додерлейн;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Стафилококкхо;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Гонококкхо;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Чубчамикроби руда;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Клостриди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яҳ</w:t>
      </w:r>
      <w:r w:rsidRPr="002043F2">
        <w:rPr>
          <w:rFonts w:ascii="Times New Roman" w:hAnsi="Times New Roman"/>
          <w:color w:val="000000"/>
          <w:szCs w:val="20"/>
        </w:rPr>
        <w:t>о;</w:t>
      </w:r>
    </w:p>
    <w:p w:rsidR="007E687C" w:rsidRPr="001114F0" w:rsidRDefault="007E687C" w:rsidP="00823889">
      <w:pPr>
        <w:rPr>
          <w:rFonts w:ascii="Times New Roman" w:hAnsi="Times New Roman"/>
          <w:color w:val="000000"/>
          <w:szCs w:val="20"/>
          <w:lang w:val="tg-Cyrl-TJ"/>
        </w:rPr>
      </w:pPr>
      <w:r w:rsidRPr="002043F2"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 xml:space="preserve">499.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Тоза</w:t>
      </w:r>
      <w:r w:rsidRPr="001114F0">
        <w:rPr>
          <w:rFonts w:ascii="Times New Roman" w:hAnsi="Times New Roman"/>
          <w:color w:val="000000"/>
          <w:szCs w:val="20"/>
        </w:rPr>
        <w:t>парвардаи микроб</w:t>
      </w:r>
      <w:r w:rsidRPr="001114F0">
        <w:rPr>
          <w:rFonts w:ascii="Times New Roman" w:hAnsi="Times New Roman"/>
          <w:color w:val="000000"/>
          <w:szCs w:val="20"/>
          <w:lang w:val="tg-Cyrl-TJ"/>
        </w:rPr>
        <w:t>ҳ</w:t>
      </w:r>
      <w:r w:rsidRPr="001114F0">
        <w:rPr>
          <w:rFonts w:ascii="Times New Roman" w:hAnsi="Times New Roman"/>
          <w:color w:val="000000"/>
          <w:szCs w:val="20"/>
        </w:rPr>
        <w:t>ое, ки аз манбаъ</w:t>
      </w:r>
      <w:r w:rsidRPr="001114F0">
        <w:rPr>
          <w:rFonts w:ascii="Times New Roman" w:hAnsi="Times New Roman"/>
          <w:color w:val="000000"/>
          <w:szCs w:val="20"/>
          <w:lang w:val="tg-Cyrl-TJ"/>
        </w:rPr>
        <w:t>ҳои</w:t>
      </w:r>
      <w:r w:rsidRPr="001114F0">
        <w:rPr>
          <w:rFonts w:ascii="Times New Roman" w:hAnsi="Times New Roman"/>
          <w:color w:val="000000"/>
          <w:szCs w:val="20"/>
        </w:rPr>
        <w:t xml:space="preserve"> муайян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ба даст оварда шудаанд</w:t>
      </w:r>
      <w:r w:rsidRPr="001114F0">
        <w:rPr>
          <w:rFonts w:ascii="Times New Roman" w:hAnsi="Times New Roman"/>
          <w:color w:val="000000"/>
          <w:szCs w:val="20"/>
        </w:rPr>
        <w:t>: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$A)  Клон;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$B) Штамм;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</w:t>
      </w:r>
      <w:r w:rsidRPr="002043F2">
        <w:rPr>
          <w:rFonts w:ascii="Times New Roman" w:hAnsi="Times New Roman"/>
          <w:color w:val="000000"/>
          <w:szCs w:val="20"/>
          <w:lang w:val="en-US"/>
        </w:rPr>
        <w:t>C</w:t>
      </w:r>
      <w:r w:rsidRPr="002043F2">
        <w:rPr>
          <w:rFonts w:ascii="Times New Roman" w:hAnsi="Times New Roman"/>
          <w:color w:val="000000"/>
          <w:szCs w:val="20"/>
        </w:rPr>
        <w:t>) Зернамуд;</w:t>
      </w:r>
    </w:p>
    <w:p w:rsidR="007E687C" w:rsidRPr="002043F2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$D)  Колони</w:t>
      </w:r>
      <w:r w:rsidRPr="002043F2">
        <w:rPr>
          <w:rFonts w:ascii="Times New Roman" w:hAnsi="Times New Roman"/>
          <w:color w:val="000000"/>
          <w:szCs w:val="20"/>
          <w:lang w:val="tg-Cyrl-TJ"/>
        </w:rPr>
        <w:t>я</w:t>
      </w:r>
      <w:r w:rsidRPr="002043F2">
        <w:rPr>
          <w:rFonts w:ascii="Times New Roman" w:hAnsi="Times New Roman"/>
          <w:color w:val="000000"/>
          <w:szCs w:val="20"/>
        </w:rPr>
        <w:t>;</w:t>
      </w:r>
    </w:p>
    <w:p w:rsidR="007E687C" w:rsidRPr="006C5E69" w:rsidRDefault="007E687C" w:rsidP="00823889">
      <w:pPr>
        <w:rPr>
          <w:rFonts w:ascii="Times New Roman" w:hAnsi="Times New Roman"/>
          <w:color w:val="000000"/>
          <w:szCs w:val="20"/>
        </w:rPr>
      </w:pPr>
      <w:r w:rsidRPr="002043F2">
        <w:rPr>
          <w:rFonts w:ascii="Times New Roman" w:hAnsi="Times New Roman"/>
          <w:color w:val="000000"/>
          <w:szCs w:val="20"/>
        </w:rPr>
        <w:t>$E) Вариант;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Cs w:val="20"/>
        </w:rPr>
        <w:t>@</w:t>
      </w:r>
      <w:r w:rsidRPr="001114F0">
        <w:rPr>
          <w:rFonts w:ascii="Times New Roman" w:hAnsi="Times New Roman"/>
          <w:color w:val="000000"/>
          <w:szCs w:val="20"/>
        </w:rPr>
        <w:t xml:space="preserve">500. Колонияхои фагхои </w:t>
      </w:r>
      <w:r w:rsidRPr="001114F0">
        <w:rPr>
          <w:rFonts w:ascii="Times New Roman" w:hAnsi="Times New Roman"/>
          <w:color w:val="000000"/>
          <w:szCs w:val="20"/>
          <w:lang w:val="tg-Cyrl-TJ"/>
        </w:rPr>
        <w:t>сироятовар (</w:t>
      </w:r>
      <w:r w:rsidRPr="001114F0">
        <w:rPr>
          <w:rFonts w:ascii="Times New Roman" w:hAnsi="Times New Roman"/>
          <w:color w:val="000000"/>
          <w:szCs w:val="20"/>
        </w:rPr>
        <w:t>вирулентнок</w:t>
      </w:r>
      <w:r w:rsidRPr="001114F0">
        <w:rPr>
          <w:rFonts w:ascii="Times New Roman" w:hAnsi="Times New Roman"/>
          <w:color w:val="000000"/>
          <w:szCs w:val="20"/>
          <w:lang w:val="tg-Cyrl-TJ"/>
        </w:rPr>
        <w:t xml:space="preserve">) </w:t>
      </w:r>
      <w:r w:rsidRPr="001114F0">
        <w:rPr>
          <w:rFonts w:ascii="Times New Roman" w:hAnsi="Times New Roman"/>
          <w:color w:val="000000"/>
          <w:szCs w:val="20"/>
        </w:rPr>
        <w:t>: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</w:rPr>
        <w:t xml:space="preserve">$A)  Тамга бо маркази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ғ</w:t>
      </w:r>
      <w:r w:rsidRPr="002043F2">
        <w:rPr>
          <w:rFonts w:ascii="Times New Roman" w:hAnsi="Times New Roman"/>
          <w:color w:val="000000"/>
          <w:szCs w:val="20"/>
        </w:rPr>
        <w:t>ализ ва канорхои шаффоф</w:t>
      </w:r>
      <w:r w:rsidRPr="002043F2">
        <w:rPr>
          <w:rFonts w:ascii="Times New Roman" w:hAnsi="Times New Roman"/>
          <w:color w:val="000000"/>
          <w:szCs w:val="20"/>
          <w:lang w:val="tg-Cyrl-TJ"/>
        </w:rPr>
        <w:t>;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$B) Тамғаи шаффоф;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  <w:lang w:val="tg-Cyrl-TJ"/>
        </w:rPr>
        <w:t>$C) Калонияҳои бар</w:t>
      </w:r>
      <w:r w:rsidRPr="002043F2">
        <w:rPr>
          <w:rFonts w:ascii="Times New Roman" w:hAnsi="Palatino Linotype"/>
          <w:color w:val="000000"/>
          <w:szCs w:val="20"/>
          <w:lang w:val="tg-Cyrl-TJ"/>
        </w:rPr>
        <w:t>ҷ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астаи пигментдор бо канораҳои рост;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</w:rPr>
        <w:t>$D)  Калонияхои нохамвори R-шакл</w:t>
      </w:r>
      <w:r w:rsidRPr="002043F2">
        <w:rPr>
          <w:rFonts w:ascii="Times New Roman" w:hAnsi="Times New Roman"/>
          <w:color w:val="000000"/>
          <w:szCs w:val="20"/>
          <w:lang w:val="tg-Cyrl-TJ"/>
        </w:rPr>
        <w:t>;</w:t>
      </w: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            </w:t>
      </w:r>
      <w:r w:rsidRPr="002043F2">
        <w:rPr>
          <w:rFonts w:ascii="Times New Roman" w:hAnsi="Times New Roman"/>
          <w:color w:val="000000"/>
          <w:szCs w:val="20"/>
        </w:rPr>
        <w:t>$E) К</w:t>
      </w:r>
      <w:r w:rsidRPr="002043F2">
        <w:rPr>
          <w:rFonts w:ascii="Times New Roman" w:hAnsi="Times New Roman"/>
          <w:color w:val="000000"/>
          <w:szCs w:val="20"/>
          <w:lang w:val="tg-Cyrl-TJ"/>
        </w:rPr>
        <w:t>о</w:t>
      </w:r>
      <w:r w:rsidRPr="002043F2">
        <w:rPr>
          <w:rFonts w:ascii="Times New Roman" w:hAnsi="Times New Roman"/>
          <w:color w:val="000000"/>
          <w:szCs w:val="20"/>
        </w:rPr>
        <w:t>лонияхои S-шакли сафед</w:t>
      </w:r>
      <w:r w:rsidRPr="002043F2">
        <w:rPr>
          <w:rFonts w:ascii="Times New Roman" w:hAnsi="Times New Roman"/>
          <w:color w:val="000000"/>
          <w:szCs w:val="20"/>
          <w:lang w:val="tg-Cyrl-TJ"/>
        </w:rPr>
        <w:t>;</w:t>
      </w:r>
    </w:p>
    <w:sectPr w:rsidR="007E687C" w:rsidRPr="006C5E69" w:rsidSect="002A6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22278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F10B7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203E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B5012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2FC9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9A8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3E94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3EE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26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02A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F8607F"/>
    <w:multiLevelType w:val="hybridMultilevel"/>
    <w:tmpl w:val="A81AA044"/>
    <w:lvl w:ilvl="0" w:tplc="DD220F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521012"/>
    <w:multiLevelType w:val="hybridMultilevel"/>
    <w:tmpl w:val="733E7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00433"/>
    <w:multiLevelType w:val="hybridMultilevel"/>
    <w:tmpl w:val="B1684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27C"/>
    <w:rsid w:val="00007C35"/>
    <w:rsid w:val="00013075"/>
    <w:rsid w:val="00023461"/>
    <w:rsid w:val="0003527C"/>
    <w:rsid w:val="001114F0"/>
    <w:rsid w:val="0016090B"/>
    <w:rsid w:val="001E2CA7"/>
    <w:rsid w:val="001F1C43"/>
    <w:rsid w:val="002043F2"/>
    <w:rsid w:val="00207739"/>
    <w:rsid w:val="00231A49"/>
    <w:rsid w:val="00234730"/>
    <w:rsid w:val="00264217"/>
    <w:rsid w:val="002717B3"/>
    <w:rsid w:val="002A6C56"/>
    <w:rsid w:val="002B7E71"/>
    <w:rsid w:val="002C7007"/>
    <w:rsid w:val="002D4559"/>
    <w:rsid w:val="00380208"/>
    <w:rsid w:val="004E0EA9"/>
    <w:rsid w:val="004F4957"/>
    <w:rsid w:val="00504E35"/>
    <w:rsid w:val="005B58C6"/>
    <w:rsid w:val="005E587B"/>
    <w:rsid w:val="00623D95"/>
    <w:rsid w:val="006705A6"/>
    <w:rsid w:val="006C5E69"/>
    <w:rsid w:val="006C6876"/>
    <w:rsid w:val="006D06AF"/>
    <w:rsid w:val="006D0989"/>
    <w:rsid w:val="006E66C9"/>
    <w:rsid w:val="00722915"/>
    <w:rsid w:val="00730985"/>
    <w:rsid w:val="00753A0B"/>
    <w:rsid w:val="007A37F8"/>
    <w:rsid w:val="007D4E58"/>
    <w:rsid w:val="007E687C"/>
    <w:rsid w:val="00814490"/>
    <w:rsid w:val="00823889"/>
    <w:rsid w:val="00834819"/>
    <w:rsid w:val="00871FA0"/>
    <w:rsid w:val="008A41D7"/>
    <w:rsid w:val="008E0964"/>
    <w:rsid w:val="008F7223"/>
    <w:rsid w:val="0095145F"/>
    <w:rsid w:val="0097505C"/>
    <w:rsid w:val="009D7DCB"/>
    <w:rsid w:val="00A16CA6"/>
    <w:rsid w:val="00A2401D"/>
    <w:rsid w:val="00A738EC"/>
    <w:rsid w:val="00A8410F"/>
    <w:rsid w:val="00AB2730"/>
    <w:rsid w:val="00AC2BAC"/>
    <w:rsid w:val="00BB3233"/>
    <w:rsid w:val="00BB473F"/>
    <w:rsid w:val="00BC43D5"/>
    <w:rsid w:val="00BD2293"/>
    <w:rsid w:val="00C03CBD"/>
    <w:rsid w:val="00C3074B"/>
    <w:rsid w:val="00C52FCB"/>
    <w:rsid w:val="00C8009F"/>
    <w:rsid w:val="00CA1229"/>
    <w:rsid w:val="00CC1330"/>
    <w:rsid w:val="00CE3BFC"/>
    <w:rsid w:val="00D00525"/>
    <w:rsid w:val="00E31295"/>
    <w:rsid w:val="00E453EB"/>
    <w:rsid w:val="00E51BFF"/>
    <w:rsid w:val="00EB7BB7"/>
    <w:rsid w:val="00EE3D1B"/>
    <w:rsid w:val="00F31D31"/>
    <w:rsid w:val="00F71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uiPriority="0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locked="1" w:uiPriority="0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527C"/>
    <w:pPr>
      <w:suppressAutoHyphens/>
      <w:spacing w:after="200" w:line="276" w:lineRule="auto"/>
    </w:pPr>
    <w:rPr>
      <w:rFonts w:eastAsia="Times New Roman" w:cs="Calibri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090B"/>
    <w:pPr>
      <w:keepNext/>
      <w:suppressAutoHyphens w:val="0"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3889"/>
    <w:pPr>
      <w:keepNext/>
      <w:keepLines/>
      <w:suppressAutoHyphens w:val="0"/>
      <w:spacing w:before="40" w:after="0"/>
      <w:outlineLvl w:val="1"/>
    </w:pPr>
    <w:rPr>
      <w:rFonts w:ascii="Cambria" w:hAnsi="Cambria" w:cs="Times New Roman"/>
      <w:color w:val="365F91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090B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3889"/>
    <w:rPr>
      <w:rFonts w:ascii="Cambria" w:hAnsi="Cambria" w:cs="Times New Roman"/>
      <w:color w:val="365F91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6090B"/>
    <w:rPr>
      <w:rFonts w:ascii="Calibri" w:hAnsi="Calibri" w:cs="Calibri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16090B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131A1"/>
    <w:rPr>
      <w:rFonts w:eastAsia="Times New Roman" w:cs="Calibri"/>
      <w:lang w:eastAsia="ar-SA"/>
    </w:rPr>
  </w:style>
  <w:style w:type="character" w:customStyle="1" w:styleId="1">
    <w:name w:val="Основной текст Знак1"/>
    <w:basedOn w:val="DefaultParagraphFont"/>
    <w:uiPriority w:val="99"/>
    <w:semiHidden/>
    <w:rsid w:val="0016090B"/>
    <w:rPr>
      <w:rFonts w:ascii="Calibri" w:hAnsi="Calibri" w:cs="Calibri"/>
      <w:lang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090B"/>
    <w:rPr>
      <w:rFonts w:ascii="Calibri" w:hAnsi="Calibri" w:cs="Calibri"/>
      <w:lang w:eastAsia="ar-SA" w:bidi="ar-SA"/>
    </w:rPr>
  </w:style>
  <w:style w:type="paragraph" w:styleId="Footer">
    <w:name w:val="footer"/>
    <w:basedOn w:val="Normal"/>
    <w:link w:val="FooterChar"/>
    <w:uiPriority w:val="99"/>
    <w:rsid w:val="0016090B"/>
  </w:style>
  <w:style w:type="character" w:customStyle="1" w:styleId="FooterChar1">
    <w:name w:val="Footer Char1"/>
    <w:basedOn w:val="DefaultParagraphFont"/>
    <w:link w:val="Footer"/>
    <w:uiPriority w:val="99"/>
    <w:semiHidden/>
    <w:rsid w:val="00B131A1"/>
    <w:rPr>
      <w:rFonts w:eastAsia="Times New Roman" w:cs="Calibri"/>
      <w:lang w:eastAsia="ar-SA"/>
    </w:rPr>
  </w:style>
  <w:style w:type="character" w:customStyle="1" w:styleId="10">
    <w:name w:val="Нижний колонтитул Знак1"/>
    <w:basedOn w:val="DefaultParagraphFont"/>
    <w:uiPriority w:val="99"/>
    <w:semiHidden/>
    <w:rsid w:val="0016090B"/>
    <w:rPr>
      <w:rFonts w:ascii="Calibri" w:hAnsi="Calibri" w:cs="Calibri"/>
      <w:lang w:eastAsia="ar-SA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090B"/>
    <w:rPr>
      <w:rFonts w:ascii="Calibri" w:hAnsi="Calibri" w:cs="Calibri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rsid w:val="0016090B"/>
  </w:style>
  <w:style w:type="character" w:customStyle="1" w:styleId="HeaderChar1">
    <w:name w:val="Header Char1"/>
    <w:basedOn w:val="DefaultParagraphFont"/>
    <w:link w:val="Header"/>
    <w:uiPriority w:val="99"/>
    <w:semiHidden/>
    <w:rsid w:val="00B131A1"/>
    <w:rPr>
      <w:rFonts w:eastAsia="Times New Roman" w:cs="Calibri"/>
      <w:lang w:eastAsia="ar-SA"/>
    </w:rPr>
  </w:style>
  <w:style w:type="character" w:customStyle="1" w:styleId="11">
    <w:name w:val="Верхний колонтитул Знак1"/>
    <w:basedOn w:val="DefaultParagraphFont"/>
    <w:uiPriority w:val="99"/>
    <w:semiHidden/>
    <w:rsid w:val="0016090B"/>
    <w:rPr>
      <w:rFonts w:ascii="Calibri" w:hAnsi="Calibri" w:cs="Calibri"/>
      <w:lang w:eastAsia="ar-SA" w:bidi="ar-SA"/>
    </w:rPr>
  </w:style>
  <w:style w:type="character" w:styleId="PageNumber">
    <w:name w:val="page number"/>
    <w:basedOn w:val="12"/>
    <w:uiPriority w:val="99"/>
    <w:semiHidden/>
    <w:rsid w:val="0016090B"/>
    <w:rPr>
      <w:rFonts w:cs="Times New Roman"/>
    </w:rPr>
  </w:style>
  <w:style w:type="character" w:customStyle="1" w:styleId="12">
    <w:name w:val="Основной шрифт абзаца1"/>
    <w:uiPriority w:val="99"/>
    <w:rsid w:val="0016090B"/>
  </w:style>
  <w:style w:type="character" w:customStyle="1" w:styleId="alt-edited1">
    <w:name w:val="alt-edited1"/>
    <w:basedOn w:val="DefaultParagraphFont"/>
    <w:uiPriority w:val="99"/>
    <w:rsid w:val="0016090B"/>
    <w:rPr>
      <w:rFonts w:cs="Times New Roman"/>
      <w:color w:val="4D90F0"/>
    </w:rPr>
  </w:style>
  <w:style w:type="table" w:styleId="TableGrid">
    <w:name w:val="Table Grid"/>
    <w:basedOn w:val="TableNormal"/>
    <w:uiPriority w:val="99"/>
    <w:rsid w:val="0016090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609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60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090B"/>
    <w:rPr>
      <w:rFonts w:ascii="Segoe UI" w:hAnsi="Segoe UI" w:cs="Segoe UI"/>
      <w:sz w:val="18"/>
      <w:szCs w:val="18"/>
      <w:lang w:eastAsia="ar-SA" w:bidi="ar-SA"/>
    </w:rPr>
  </w:style>
  <w:style w:type="paragraph" w:styleId="EndnoteText">
    <w:name w:val="endnote text"/>
    <w:basedOn w:val="Normal"/>
    <w:link w:val="EndnoteTextChar"/>
    <w:uiPriority w:val="99"/>
    <w:semiHidden/>
    <w:rsid w:val="0016090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6090B"/>
    <w:rPr>
      <w:rFonts w:ascii="Calibri" w:hAnsi="Calibri" w:cs="Calibri"/>
      <w:sz w:val="20"/>
      <w:szCs w:val="20"/>
      <w:lang w:eastAsia="ar-SA" w:bidi="ar-SA"/>
    </w:rPr>
  </w:style>
  <w:style w:type="character" w:styleId="EndnoteReference">
    <w:name w:val="endnote reference"/>
    <w:basedOn w:val="DefaultParagraphFont"/>
    <w:uiPriority w:val="99"/>
    <w:semiHidden/>
    <w:rsid w:val="0016090B"/>
    <w:rPr>
      <w:rFonts w:cs="Times New Roman"/>
      <w:vertAlign w:val="superscript"/>
    </w:rPr>
  </w:style>
  <w:style w:type="paragraph" w:customStyle="1" w:styleId="13">
    <w:name w:val="Текст1"/>
    <w:basedOn w:val="Normal"/>
    <w:uiPriority w:val="99"/>
    <w:rsid w:val="00823889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paragraph" w:customStyle="1" w:styleId="14">
    <w:name w:val="Стиль1"/>
    <w:basedOn w:val="Normal"/>
    <w:uiPriority w:val="99"/>
    <w:rsid w:val="00823889"/>
    <w:pPr>
      <w:suppressAutoHyphens w:val="0"/>
      <w:spacing w:after="0" w:line="240" w:lineRule="auto"/>
    </w:pPr>
    <w:rPr>
      <w:rFonts w:ascii="Times New Roman" w:hAnsi="Times New Roman" w:cs="Times New Roman"/>
      <w:bCs/>
      <w:color w:val="FF0000"/>
      <w:sz w:val="32"/>
      <w:szCs w:val="24"/>
      <w:lang w:eastAsia="ru-RU"/>
    </w:rPr>
  </w:style>
  <w:style w:type="paragraph" w:customStyle="1" w:styleId="2">
    <w:name w:val="Стиль2"/>
    <w:basedOn w:val="Normal"/>
    <w:uiPriority w:val="99"/>
    <w:rsid w:val="00823889"/>
    <w:pPr>
      <w:suppressAutoHyphens w:val="0"/>
      <w:spacing w:after="0" w:line="240" w:lineRule="auto"/>
    </w:pPr>
    <w:rPr>
      <w:rFonts w:ascii="Times New Roman" w:hAnsi="Times New Roman" w:cs="Times New Roman"/>
      <w:b/>
      <w:bCs/>
      <w:color w:val="FF0000"/>
      <w:sz w:val="32"/>
      <w:szCs w:val="24"/>
      <w:lang w:eastAsia="ru-RU"/>
    </w:rPr>
  </w:style>
  <w:style w:type="paragraph" w:customStyle="1" w:styleId="3">
    <w:name w:val="Стиль3"/>
    <w:basedOn w:val="Normal"/>
    <w:uiPriority w:val="99"/>
    <w:rsid w:val="00823889"/>
    <w:pPr>
      <w:suppressAutoHyphens w:val="0"/>
      <w:spacing w:after="0" w:line="240" w:lineRule="auto"/>
    </w:pPr>
    <w:rPr>
      <w:rFonts w:ascii="Times New Roman" w:hAnsi="Times New Roman" w:cs="Times New Roman"/>
      <w:bCs/>
      <w:color w:val="FF0000"/>
      <w:sz w:val="32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23889"/>
    <w:rPr>
      <w:rFonts w:cs="Times New Roman"/>
      <w:b/>
    </w:rPr>
  </w:style>
  <w:style w:type="character" w:styleId="HTMLKeyboard">
    <w:name w:val="HTML Keyboard"/>
    <w:basedOn w:val="DefaultParagraphFont"/>
    <w:uiPriority w:val="99"/>
    <w:rsid w:val="00823889"/>
    <w:rPr>
      <w:rFonts w:ascii="Courier New" w:hAnsi="Courier New" w:cs="Times New Roman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823889"/>
    <w:pPr>
      <w:suppressAutoHyphens w:val="0"/>
      <w:spacing w:after="0" w:line="240" w:lineRule="auto"/>
    </w:pPr>
    <w:rPr>
      <w:rFonts w:ascii="Times New Roman" w:hAnsi="Times New Roman" w:cs="Times New Roman"/>
      <w:bCs/>
      <w:sz w:val="32"/>
      <w:szCs w:val="24"/>
      <w:lang w:eastAsia="ru-RU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823889"/>
    <w:rPr>
      <w:rFonts w:ascii="Times New Roman" w:hAnsi="Times New Roman" w:cs="Times New Roman"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23889"/>
    <w:pPr>
      <w:suppressAutoHyphens w:val="0"/>
      <w:spacing w:after="0" w:line="240" w:lineRule="auto"/>
    </w:pPr>
    <w:rPr>
      <w:rFonts w:ascii="Times New Roman" w:hAnsi="Times New Roman" w:cs="Times New Roman"/>
      <w:bCs/>
      <w:sz w:val="24"/>
      <w:szCs w:val="24"/>
      <w:lang w:eastAsia="ru-RU"/>
    </w:rPr>
  </w:style>
  <w:style w:type="paragraph" w:styleId="NormalIndent">
    <w:name w:val="Normal Indent"/>
    <w:basedOn w:val="Normal"/>
    <w:uiPriority w:val="99"/>
    <w:rsid w:val="00823889"/>
    <w:pPr>
      <w:suppressAutoHyphens w:val="0"/>
      <w:spacing w:after="0" w:line="240" w:lineRule="auto"/>
      <w:ind w:left="708"/>
    </w:pPr>
    <w:rPr>
      <w:rFonts w:ascii="Times New Roman" w:hAnsi="Times New Roman" w:cs="Times New Roman"/>
      <w:bCs/>
      <w:sz w:val="32"/>
      <w:szCs w:val="24"/>
      <w:lang w:eastAsia="ru-RU"/>
    </w:rPr>
  </w:style>
  <w:style w:type="paragraph" w:styleId="List">
    <w:name w:val="List"/>
    <w:basedOn w:val="Normal"/>
    <w:uiPriority w:val="99"/>
    <w:rsid w:val="00823889"/>
    <w:pPr>
      <w:suppressAutoHyphens w:val="0"/>
      <w:spacing w:after="0" w:line="240" w:lineRule="auto"/>
      <w:ind w:left="283" w:hanging="283"/>
    </w:pPr>
    <w:rPr>
      <w:rFonts w:ascii="Times New Roman" w:hAnsi="Times New Roman" w:cs="Times New Roman"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73</Pages>
  <Words>12501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admin00-104</cp:lastModifiedBy>
  <cp:revision>54</cp:revision>
  <dcterms:created xsi:type="dcterms:W3CDTF">2020-11-11T06:30:00Z</dcterms:created>
  <dcterms:modified xsi:type="dcterms:W3CDTF">2024-04-29T06:32:00Z</dcterms:modified>
</cp:coreProperties>
</file>